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CB" w:rsidRDefault="00CA1CCB" w:rsidP="00D5196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zh-CN"/>
        </w:rPr>
      </w:pPr>
      <w:r w:rsidRPr="00476D4A">
        <w:rPr>
          <w:rFonts w:ascii="Times New Roman" w:hAnsi="Times New Roman" w:cs="Times New Roman"/>
          <w:b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7" o:title=""/>
          </v:shape>
        </w:pict>
      </w:r>
    </w:p>
    <w:p w:rsidR="00CA1CCB" w:rsidRPr="00D51961" w:rsidRDefault="00CA1CCB" w:rsidP="00D5196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zh-CN"/>
        </w:rPr>
      </w:pPr>
    </w:p>
    <w:p w:rsidR="00CA1CCB" w:rsidRPr="00D51961" w:rsidRDefault="00CA1CCB" w:rsidP="00D519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zh-CN"/>
        </w:rPr>
      </w:pPr>
      <w:r w:rsidRPr="00D51961">
        <w:rPr>
          <w:rFonts w:ascii="Times New Roman" w:hAnsi="Times New Roman" w:cs="Times New Roman"/>
          <w:b/>
          <w:sz w:val="32"/>
          <w:szCs w:val="32"/>
          <w:lang w:eastAsia="zh-CN"/>
        </w:rPr>
        <w:t>Администрация города Кирсанова</w:t>
      </w:r>
    </w:p>
    <w:p w:rsidR="00CA1CCB" w:rsidRPr="00D51961" w:rsidRDefault="00CA1CCB" w:rsidP="00D5196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20"/>
          <w:lang w:eastAsia="zh-CN"/>
        </w:rPr>
      </w:pPr>
      <w:r w:rsidRPr="00D51961">
        <w:rPr>
          <w:rFonts w:ascii="Times New Roman" w:hAnsi="Times New Roman" w:cs="Times New Roman"/>
          <w:b/>
          <w:sz w:val="32"/>
          <w:szCs w:val="32"/>
          <w:lang w:eastAsia="zh-CN"/>
        </w:rPr>
        <w:t>Тамбовской области</w:t>
      </w:r>
    </w:p>
    <w:p w:rsidR="00CA1CCB" w:rsidRPr="00D51961" w:rsidRDefault="00CA1CCB" w:rsidP="00D5196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zh-CN"/>
        </w:rPr>
      </w:pPr>
    </w:p>
    <w:p w:rsidR="00CA1CCB" w:rsidRPr="00D51961" w:rsidRDefault="00CA1CCB" w:rsidP="00D51961">
      <w:pPr>
        <w:keepNext/>
        <w:tabs>
          <w:tab w:val="left" w:pos="0"/>
        </w:tabs>
        <w:suppressAutoHyphens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48"/>
          <w:szCs w:val="20"/>
          <w:lang w:eastAsia="zh-CN"/>
        </w:rPr>
      </w:pPr>
      <w:r w:rsidRPr="00D51961">
        <w:rPr>
          <w:rFonts w:ascii="Times New Roman" w:hAnsi="Times New Roman" w:cs="Times New Roman"/>
          <w:b/>
          <w:sz w:val="48"/>
          <w:szCs w:val="48"/>
          <w:lang w:eastAsia="zh-CN"/>
        </w:rPr>
        <w:t>ПОСТАНОВЛЕНИЕ</w:t>
      </w:r>
    </w:p>
    <w:p w:rsidR="00CA1CCB" w:rsidRPr="00D51961" w:rsidRDefault="00CA1CCB" w:rsidP="00D5196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eastAsia="zh-CN"/>
        </w:rPr>
      </w:pPr>
    </w:p>
    <w:p w:rsidR="00CA1CCB" w:rsidRPr="00D51961" w:rsidRDefault="00CA1CCB" w:rsidP="00CC263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u w:val="single"/>
          <w:lang w:eastAsia="zh-CN"/>
        </w:rPr>
      </w:pPr>
      <w:r w:rsidRPr="00D51961">
        <w:rPr>
          <w:rFonts w:ascii="Times New Roman" w:hAnsi="Times New Roman" w:cs="Times New Roman"/>
          <w:b/>
          <w:sz w:val="28"/>
          <w:szCs w:val="28"/>
          <w:lang w:eastAsia="zh-CN"/>
        </w:rPr>
        <w:t>«</w:t>
      </w:r>
      <w:r>
        <w:rPr>
          <w:rFonts w:ascii="Times New Roman" w:hAnsi="Times New Roman" w:cs="Times New Roman"/>
          <w:b/>
          <w:sz w:val="28"/>
          <w:szCs w:val="28"/>
          <w:u w:val="single"/>
          <w:lang w:eastAsia="zh-CN"/>
        </w:rPr>
        <w:t>03</w:t>
      </w:r>
      <w:r w:rsidRPr="00D5196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  <w:lang w:eastAsia="zh-CN"/>
        </w:rPr>
        <w:t xml:space="preserve"> сентября </w:t>
      </w:r>
      <w:r w:rsidRPr="00D51961">
        <w:rPr>
          <w:rFonts w:ascii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 w:rsidRPr="00D51961">
          <w:rPr>
            <w:rFonts w:ascii="Times New Roman" w:hAnsi="Times New Roman" w:cs="Times New Roman"/>
            <w:b/>
            <w:sz w:val="28"/>
            <w:szCs w:val="28"/>
            <w:lang w:eastAsia="zh-CN"/>
          </w:rPr>
          <w:t>202</w:t>
        </w:r>
        <w:r>
          <w:rPr>
            <w:rFonts w:ascii="Times New Roman" w:hAnsi="Times New Roman" w:cs="Times New Roman"/>
            <w:b/>
            <w:sz w:val="28"/>
            <w:szCs w:val="28"/>
            <w:lang w:eastAsia="zh-CN"/>
          </w:rPr>
          <w:t>4</w:t>
        </w:r>
        <w:r w:rsidRPr="00D51961">
          <w:rPr>
            <w:rFonts w:ascii="Times New Roman" w:hAnsi="Times New Roman" w:cs="Times New Roman"/>
            <w:b/>
            <w:sz w:val="28"/>
            <w:szCs w:val="28"/>
            <w:lang w:eastAsia="zh-CN"/>
          </w:rPr>
          <w:t xml:space="preserve"> г</w:t>
        </w:r>
      </w:smartTag>
      <w:r w:rsidRPr="00D5196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.                 г. Кирсанов                            № </w:t>
      </w:r>
      <w:r>
        <w:rPr>
          <w:rFonts w:ascii="Times New Roman" w:hAnsi="Times New Roman" w:cs="Times New Roman"/>
          <w:b/>
          <w:sz w:val="28"/>
          <w:szCs w:val="28"/>
          <w:u w:val="single"/>
          <w:lang w:eastAsia="zh-CN"/>
        </w:rPr>
        <w:t>596</w:t>
      </w:r>
    </w:p>
    <w:p w:rsidR="00CA1CCB" w:rsidRPr="00D51961" w:rsidRDefault="00CA1CCB" w:rsidP="00D5196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CA1CCB" w:rsidRPr="00D51961" w:rsidRDefault="00CA1CCB" w:rsidP="00D5196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lang w:eastAsia="zh-CN"/>
        </w:rPr>
      </w:pPr>
      <w:r w:rsidRPr="00D51961">
        <w:rPr>
          <w:rFonts w:ascii="Times New Roman" w:hAnsi="Times New Roman" w:cs="Times New Roman"/>
          <w:sz w:val="28"/>
          <w:szCs w:val="20"/>
          <w:lang w:eastAsia="zh-CN"/>
        </w:rPr>
        <w:t>О внесении изменений в постановление администрации города от 13.11.2014г. № 1138 «Об утверждении муниципальной программы «Обеспечение безопасности населения города Кирсанова Тамбовской области и противодействие преступности» на 2015-2030годы.</w:t>
      </w:r>
    </w:p>
    <w:p w:rsidR="00CA1CCB" w:rsidRPr="00D51961" w:rsidRDefault="00CA1CCB" w:rsidP="00D5196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lang w:eastAsia="zh-CN"/>
        </w:rPr>
      </w:pPr>
    </w:p>
    <w:p w:rsidR="00CA1CCB" w:rsidRPr="00D51961" w:rsidRDefault="00CA1CCB" w:rsidP="00CC263E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0"/>
          <w:lang w:eastAsia="zh-CN"/>
        </w:rPr>
      </w:pPr>
      <w:r w:rsidRPr="00D51961">
        <w:rPr>
          <w:rFonts w:ascii="Times New Roman" w:hAnsi="Times New Roman" w:cs="Times New Roman"/>
          <w:sz w:val="28"/>
          <w:szCs w:val="20"/>
          <w:lang w:eastAsia="zh-CN"/>
        </w:rPr>
        <w:t>В соответствии с постановлением администрации города Кирсанова от 09.08.2013г. № 957 «Об утверждении Порядка разработки, утверждения и реализации муниципальных программ города Кирсанова Тамбовской области», администрация города постановляет:</w:t>
      </w:r>
    </w:p>
    <w:p w:rsidR="00CA1CCB" w:rsidRPr="00D51961" w:rsidRDefault="00CA1CCB" w:rsidP="00CC263E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0"/>
          <w:lang w:eastAsia="zh-CN"/>
        </w:rPr>
      </w:pPr>
    </w:p>
    <w:p w:rsidR="00CA1CCB" w:rsidRPr="00D51961" w:rsidRDefault="00CA1CCB" w:rsidP="00CC263E">
      <w:pPr>
        <w:widowControl w:val="0"/>
        <w:tabs>
          <w:tab w:val="left" w:pos="0"/>
        </w:tabs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0"/>
          <w:lang w:eastAsia="zh-CN"/>
        </w:rPr>
      </w:pPr>
      <w:r w:rsidRPr="00D51961">
        <w:rPr>
          <w:rFonts w:ascii="Times New Roman" w:hAnsi="Times New Roman" w:cs="Times New Roman"/>
          <w:sz w:val="28"/>
          <w:szCs w:val="28"/>
          <w:lang w:eastAsia="zh-CN"/>
        </w:rPr>
        <w:t xml:space="preserve">1. Внести изменения </w:t>
      </w:r>
      <w:r w:rsidRPr="00D51961">
        <w:rPr>
          <w:rFonts w:ascii="Times New Roman" w:hAnsi="Times New Roman" w:cs="Times New Roman"/>
          <w:sz w:val="28"/>
          <w:szCs w:val="20"/>
          <w:lang w:eastAsia="zh-CN"/>
        </w:rPr>
        <w:t xml:space="preserve">в муниципальную программу «Обеспечение безопасности населения города Кирсанова Тамбовской области и противодействие преступности» на 2015-2030 годы, утвержденную постановлением администрации города от 13.11.2014г. №1138 (с изменениями от </w:t>
      </w:r>
      <w:r>
        <w:rPr>
          <w:rFonts w:ascii="Times New Roman" w:hAnsi="Times New Roman" w:cs="Times New Roman"/>
          <w:sz w:val="28"/>
          <w:szCs w:val="20"/>
          <w:lang w:eastAsia="zh-CN"/>
        </w:rPr>
        <w:t>26</w:t>
      </w:r>
      <w:r w:rsidRPr="00D51961">
        <w:rPr>
          <w:rFonts w:ascii="Times New Roman" w:hAnsi="Times New Roman" w:cs="Times New Roman"/>
          <w:sz w:val="28"/>
          <w:szCs w:val="20"/>
          <w:lang w:eastAsia="zh-CN"/>
        </w:rPr>
        <w:t>.0</w:t>
      </w:r>
      <w:r>
        <w:rPr>
          <w:rFonts w:ascii="Times New Roman" w:hAnsi="Times New Roman" w:cs="Times New Roman"/>
          <w:sz w:val="28"/>
          <w:szCs w:val="20"/>
          <w:lang w:eastAsia="zh-CN"/>
        </w:rPr>
        <w:t>2</w:t>
      </w:r>
      <w:r w:rsidRPr="00D51961">
        <w:rPr>
          <w:rFonts w:ascii="Times New Roman" w:hAnsi="Times New Roman" w:cs="Times New Roman"/>
          <w:sz w:val="28"/>
          <w:szCs w:val="20"/>
          <w:lang w:eastAsia="zh-CN"/>
        </w:rPr>
        <w:t>.202</w:t>
      </w:r>
      <w:r>
        <w:rPr>
          <w:rFonts w:ascii="Times New Roman" w:hAnsi="Times New Roman" w:cs="Times New Roman"/>
          <w:sz w:val="28"/>
          <w:szCs w:val="20"/>
          <w:lang w:eastAsia="zh-CN"/>
        </w:rPr>
        <w:t>4</w:t>
      </w:r>
      <w:r w:rsidRPr="00D51961">
        <w:rPr>
          <w:rFonts w:ascii="Times New Roman" w:hAnsi="Times New Roman" w:cs="Times New Roman"/>
          <w:sz w:val="28"/>
          <w:szCs w:val="20"/>
          <w:lang w:eastAsia="zh-CN"/>
        </w:rPr>
        <w:t xml:space="preserve"> №</w:t>
      </w:r>
      <w:r>
        <w:rPr>
          <w:rFonts w:ascii="Times New Roman" w:hAnsi="Times New Roman" w:cs="Times New Roman"/>
          <w:sz w:val="28"/>
          <w:szCs w:val="20"/>
          <w:lang w:eastAsia="zh-CN"/>
        </w:rPr>
        <w:t>93</w:t>
      </w:r>
      <w:r w:rsidRPr="00D51961">
        <w:rPr>
          <w:rFonts w:ascii="Times New Roman" w:hAnsi="Times New Roman" w:cs="Times New Roman"/>
          <w:sz w:val="28"/>
          <w:szCs w:val="20"/>
          <w:lang w:eastAsia="zh-CN"/>
        </w:rPr>
        <w:t>), изложив в новой редакции согласно приложению.</w:t>
      </w:r>
    </w:p>
    <w:p w:rsidR="00CA1CCB" w:rsidRPr="00D51961" w:rsidRDefault="00CA1CCB" w:rsidP="00CC263E">
      <w:pPr>
        <w:widowControl w:val="0"/>
        <w:tabs>
          <w:tab w:val="left" w:pos="0"/>
        </w:tabs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0"/>
          <w:lang w:eastAsia="zh-CN"/>
        </w:rPr>
      </w:pPr>
      <w:r w:rsidRPr="00D51961">
        <w:rPr>
          <w:rFonts w:ascii="Times New Roman" w:hAnsi="Times New Roman" w:cs="Times New Roman"/>
          <w:sz w:val="28"/>
          <w:szCs w:val="28"/>
          <w:lang w:eastAsia="zh-CN"/>
        </w:rPr>
        <w:t xml:space="preserve">2. Разместить (опубликовать) настоящее постановление в </w:t>
      </w:r>
      <w:r>
        <w:rPr>
          <w:rFonts w:ascii="Times New Roman" w:hAnsi="Times New Roman" w:cs="Times New Roman"/>
          <w:sz w:val="28"/>
          <w:szCs w:val="28"/>
          <w:lang w:eastAsia="zh-CN"/>
        </w:rPr>
        <w:t>сетевом</w:t>
      </w:r>
      <w:r w:rsidRPr="00D51961">
        <w:rPr>
          <w:rFonts w:ascii="Times New Roman" w:hAnsi="Times New Roman" w:cs="Times New Roman"/>
          <w:sz w:val="28"/>
          <w:szCs w:val="28"/>
          <w:lang w:eastAsia="zh-CN"/>
        </w:rPr>
        <w:t xml:space="preserve"> издании «Кирсанов</w:t>
      </w:r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zh-CN"/>
        </w:rPr>
        <w:t>Онлайн</w:t>
      </w:r>
      <w:r w:rsidRPr="00D51961">
        <w:rPr>
          <w:rFonts w:ascii="Times New Roman" w:hAnsi="Times New Roman" w:cs="Times New Roman"/>
          <w:sz w:val="28"/>
          <w:szCs w:val="28"/>
          <w:lang w:eastAsia="zh-CN"/>
        </w:rPr>
        <w:t>» и на официальном сайте администрации города Кирсанова Тамбовской области.</w:t>
      </w:r>
    </w:p>
    <w:p w:rsidR="00CA1CCB" w:rsidRPr="00D51961" w:rsidRDefault="00CA1CCB" w:rsidP="00CC263E">
      <w:pPr>
        <w:widowControl w:val="0"/>
        <w:tabs>
          <w:tab w:val="left" w:pos="0"/>
        </w:tabs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0"/>
          <w:lang w:eastAsia="zh-CN"/>
        </w:rPr>
      </w:pPr>
      <w:r w:rsidRPr="00D51961">
        <w:rPr>
          <w:rFonts w:ascii="Times New Roman" w:hAnsi="Times New Roman" w:cs="Times New Roman"/>
          <w:sz w:val="28"/>
          <w:szCs w:val="28"/>
          <w:lang w:eastAsia="zh-CN"/>
        </w:rPr>
        <w:t>3. Контроль за выполнением настоящего постановления возложить на заместителя главы админи</w:t>
      </w:r>
      <w:r>
        <w:rPr>
          <w:rFonts w:ascii="Times New Roman" w:hAnsi="Times New Roman" w:cs="Times New Roman"/>
          <w:sz w:val="28"/>
          <w:szCs w:val="28"/>
          <w:lang w:eastAsia="zh-CN"/>
        </w:rPr>
        <w:t>страции города Н.А. Евсюткину.</w:t>
      </w:r>
    </w:p>
    <w:p w:rsidR="00CA1CCB" w:rsidRPr="00D51961" w:rsidRDefault="00CA1CCB" w:rsidP="00D5196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A1CCB" w:rsidRPr="00D51961" w:rsidRDefault="00CA1CCB" w:rsidP="00D5196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A1CCB" w:rsidRPr="00D51961" w:rsidRDefault="00CA1CCB" w:rsidP="00D5196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A1CCB" w:rsidRPr="00D51961" w:rsidRDefault="00CA1CCB" w:rsidP="00D5196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A1CCB" w:rsidRPr="00D51961" w:rsidRDefault="00CA1CCB" w:rsidP="00D5196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A1CCB" w:rsidRPr="00D51961" w:rsidRDefault="00CA1CCB" w:rsidP="00D5196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0"/>
          <w:lang w:eastAsia="zh-CN"/>
        </w:rPr>
      </w:pPr>
      <w:r w:rsidRPr="00D51961">
        <w:rPr>
          <w:rFonts w:ascii="Times New Roman" w:hAnsi="Times New Roman" w:cs="Times New Roman"/>
          <w:sz w:val="28"/>
          <w:szCs w:val="20"/>
          <w:lang w:eastAsia="zh-CN"/>
        </w:rPr>
        <w:t xml:space="preserve">Глава  города                                                                                           С.А. Павлов </w:t>
      </w:r>
    </w:p>
    <w:p w:rsidR="00CA1CCB" w:rsidRPr="00D51961" w:rsidRDefault="00CA1CCB" w:rsidP="00D5196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0"/>
          <w:lang w:eastAsia="zh-CN"/>
        </w:rPr>
      </w:pPr>
    </w:p>
    <w:p w:rsidR="00CA1CCB" w:rsidRPr="00D51961" w:rsidRDefault="00CA1CCB" w:rsidP="00D5196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0"/>
          <w:lang w:eastAsia="zh-CN"/>
        </w:rPr>
      </w:pPr>
    </w:p>
    <w:p w:rsidR="00CA1CCB" w:rsidRPr="00D51961" w:rsidRDefault="00CA1CCB" w:rsidP="00D5196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0"/>
          <w:lang w:eastAsia="zh-CN"/>
        </w:rPr>
      </w:pPr>
    </w:p>
    <w:p w:rsidR="00CA1CCB" w:rsidRDefault="00CA1CCB" w:rsidP="00D51961">
      <w:pPr>
        <w:spacing w:after="0" w:line="240" w:lineRule="auto"/>
        <w:rPr>
          <w:rFonts w:ascii="Times New Roman" w:hAnsi="Times New Roman" w:cs="Times New Roman"/>
          <w:sz w:val="28"/>
          <w:szCs w:val="20"/>
          <w:lang w:eastAsia="zh-CN"/>
        </w:rPr>
      </w:pPr>
    </w:p>
    <w:p w:rsidR="00CA1CCB" w:rsidRDefault="00CA1CCB" w:rsidP="00D51961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CA1CCB" w:rsidRDefault="00CA1CCB" w:rsidP="009621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color w:val="000000"/>
          <w:sz w:val="27"/>
          <w:szCs w:val="27"/>
        </w:rPr>
        <w:t>ПРИЛОЖЕНИЕ</w:t>
      </w:r>
    </w:p>
    <w:p w:rsidR="00CA1CCB" w:rsidRPr="00423DA1" w:rsidRDefault="00CA1CCB" w:rsidP="009621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sz w:val="27"/>
          <w:szCs w:val="27"/>
        </w:rPr>
        <w:t>УТВЕРЖДЕНА</w:t>
      </w:r>
    </w:p>
    <w:p w:rsidR="00CA1CCB" w:rsidRPr="00423DA1" w:rsidRDefault="00CA1CCB" w:rsidP="009621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sz w:val="27"/>
          <w:szCs w:val="27"/>
        </w:rPr>
        <w:t>постановлением администрации города</w:t>
      </w:r>
    </w:p>
    <w:p w:rsidR="00CA1CCB" w:rsidRDefault="00CA1CCB" w:rsidP="00CC263E">
      <w:pPr>
        <w:spacing w:after="0" w:line="240" w:lineRule="auto"/>
        <w:ind w:left="4950"/>
        <w:jc w:val="center"/>
        <w:rPr>
          <w:rFonts w:ascii="Times New Roman" w:hAnsi="Times New Roman" w:cs="Times New Roman"/>
          <w:sz w:val="27"/>
          <w:szCs w:val="27"/>
        </w:rPr>
      </w:pPr>
      <w:r w:rsidRPr="00423DA1">
        <w:rPr>
          <w:rFonts w:ascii="Times New Roman" w:hAnsi="Times New Roman" w:cs="Times New Roman"/>
          <w:sz w:val="27"/>
          <w:szCs w:val="27"/>
        </w:rPr>
        <w:t xml:space="preserve">от « </w:t>
      </w:r>
      <w:r>
        <w:rPr>
          <w:rFonts w:ascii="Times New Roman" w:hAnsi="Times New Roman" w:cs="Times New Roman"/>
          <w:sz w:val="27"/>
          <w:szCs w:val="27"/>
        </w:rPr>
        <w:t>____</w:t>
      </w:r>
      <w:r w:rsidRPr="00423DA1">
        <w:rPr>
          <w:rFonts w:ascii="Times New Roman" w:hAnsi="Times New Roman" w:cs="Times New Roman"/>
          <w:sz w:val="27"/>
          <w:szCs w:val="27"/>
        </w:rPr>
        <w:t xml:space="preserve">» </w:t>
      </w:r>
      <w:r>
        <w:rPr>
          <w:rFonts w:ascii="Times New Roman" w:hAnsi="Times New Roman" w:cs="Times New Roman"/>
          <w:sz w:val="27"/>
          <w:szCs w:val="27"/>
        </w:rPr>
        <w:t xml:space="preserve">________ </w:t>
      </w:r>
      <w:smartTag w:uri="urn:schemas-microsoft-com:office:smarttags" w:element="metricconverter">
        <w:smartTagPr>
          <w:attr w:name="ProductID" w:val="2024 г"/>
        </w:smartTagPr>
        <w:r>
          <w:rPr>
            <w:rFonts w:ascii="Times New Roman" w:hAnsi="Times New Roman" w:cs="Times New Roman"/>
            <w:sz w:val="27"/>
            <w:szCs w:val="27"/>
          </w:rPr>
          <w:t xml:space="preserve">2024 </w:t>
        </w:r>
        <w:r w:rsidRPr="00423DA1">
          <w:rPr>
            <w:rFonts w:ascii="Times New Roman" w:hAnsi="Times New Roman" w:cs="Times New Roman"/>
            <w:sz w:val="27"/>
            <w:szCs w:val="27"/>
          </w:rPr>
          <w:t>г</w:t>
        </w:r>
      </w:smartTag>
      <w:r w:rsidRPr="00423DA1">
        <w:rPr>
          <w:rFonts w:ascii="Times New Roman" w:hAnsi="Times New Roman" w:cs="Times New Roman"/>
          <w:sz w:val="27"/>
          <w:szCs w:val="27"/>
        </w:rPr>
        <w:t>. №</w:t>
      </w:r>
      <w:r>
        <w:rPr>
          <w:rFonts w:ascii="Times New Roman" w:hAnsi="Times New Roman" w:cs="Times New Roman"/>
          <w:sz w:val="27"/>
          <w:szCs w:val="27"/>
        </w:rPr>
        <w:t xml:space="preserve"> ____</w:t>
      </w:r>
    </w:p>
    <w:p w:rsidR="00CA1CCB" w:rsidRPr="00CC263E" w:rsidRDefault="00CA1CCB" w:rsidP="0096211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CA1CCB" w:rsidRPr="00CC263E" w:rsidRDefault="00CA1CCB" w:rsidP="00423D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1CCB" w:rsidRPr="00CC263E" w:rsidRDefault="00CA1CCB" w:rsidP="00423D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1CCB" w:rsidRPr="009E3841" w:rsidRDefault="00CA1CCB" w:rsidP="00423D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63E">
        <w:rPr>
          <w:rFonts w:ascii="Times New Roman" w:hAnsi="Times New Roman" w:cs="Times New Roman"/>
          <w:b/>
          <w:bCs/>
          <w:sz w:val="28"/>
          <w:szCs w:val="28"/>
        </w:rPr>
        <w:t>МУНИЦИПАЛЬНАЯ</w:t>
      </w:r>
      <w:r w:rsidRPr="009E3841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</w:p>
    <w:p w:rsidR="00CA1CCB" w:rsidRPr="009E3841" w:rsidRDefault="00CA1CCB" w:rsidP="00423D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3841">
        <w:rPr>
          <w:rFonts w:ascii="Times New Roman" w:hAnsi="Times New Roman" w:cs="Times New Roman"/>
          <w:b/>
          <w:bCs/>
          <w:sz w:val="28"/>
          <w:szCs w:val="28"/>
        </w:rPr>
        <w:t>города Кирсанова Тамбовской области</w:t>
      </w:r>
    </w:p>
    <w:p w:rsidR="00CA1CCB" w:rsidRPr="009E3841" w:rsidRDefault="00CA1CCB" w:rsidP="00423D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3841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города Кирсанова</w:t>
      </w:r>
    </w:p>
    <w:p w:rsidR="00CA1CCB" w:rsidRPr="009E3841" w:rsidRDefault="00CA1CCB" w:rsidP="00423D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3841">
        <w:rPr>
          <w:rFonts w:ascii="Times New Roman" w:hAnsi="Times New Roman" w:cs="Times New Roman"/>
          <w:b/>
          <w:bCs/>
          <w:sz w:val="28"/>
          <w:szCs w:val="28"/>
        </w:rPr>
        <w:t>Тамбовской области и противодействие преступности на 2015 - 20</w:t>
      </w: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9E3841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A1CCB" w:rsidRPr="002B0068" w:rsidRDefault="00CA1CCB" w:rsidP="00423D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423D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E3841">
        <w:rPr>
          <w:rFonts w:ascii="Times New Roman" w:hAnsi="Times New Roman" w:cs="Times New Roman"/>
          <w:b/>
          <w:bCs/>
          <w:sz w:val="27"/>
          <w:szCs w:val="27"/>
        </w:rPr>
        <w:t>Паспорт программы</w:t>
      </w:r>
    </w:p>
    <w:p w:rsidR="00CA1CCB" w:rsidRPr="009E3841" w:rsidRDefault="00CA1CCB" w:rsidP="00423D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tbl>
      <w:tblPr>
        <w:tblW w:w="10007" w:type="dxa"/>
        <w:tblCellSpacing w:w="0" w:type="dxa"/>
        <w:tblInd w:w="-103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2313"/>
        <w:gridCol w:w="7694"/>
      </w:tblGrid>
      <w:tr w:rsidR="00CA1CCB" w:rsidRPr="00CD0268" w:rsidTr="00CD0268">
        <w:trPr>
          <w:tblCellSpacing w:w="0" w:type="dxa"/>
        </w:trPr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Ответственный исполнитель программы (подпрограммы)</w:t>
            </w:r>
          </w:p>
        </w:tc>
        <w:tc>
          <w:tcPr>
            <w:tcW w:w="7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CD0268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Отдел гражданской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обороны, чрезвычайных ситуаций и </w:t>
            </w: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общественной безопасности администрация города Кирсанова</w:t>
            </w:r>
          </w:p>
        </w:tc>
      </w:tr>
      <w:tr w:rsidR="00CA1CCB" w:rsidRPr="00CD0268" w:rsidTr="00CD0268">
        <w:trPr>
          <w:tblCellSpacing w:w="0" w:type="dxa"/>
        </w:trPr>
        <w:tc>
          <w:tcPr>
            <w:tcW w:w="23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Соисполнители программы (подпрограммы)</w:t>
            </w:r>
          </w:p>
        </w:tc>
        <w:tc>
          <w:tcPr>
            <w:tcW w:w="7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Отдел образования администрации города;</w:t>
            </w:r>
          </w:p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Отдел архитектуры, строительства и перспектив развития города администрации города;</w:t>
            </w:r>
          </w:p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Отдел ЖКХ и благоустройства администрации города;</w:t>
            </w:r>
          </w:p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Отдел по культуре и молодежной политике администрации города; </w:t>
            </w:r>
          </w:p>
          <w:p w:rsidR="00CA1CCB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Отдел по развитию физической культуры, спорту и туризму администрации города;</w:t>
            </w:r>
          </w:p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Юридический отдел администрации города;</w:t>
            </w:r>
          </w:p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МБУ «Телерадиокомпания «Кирсанов»;</w:t>
            </w:r>
          </w:p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Редакция газеты «Кирсановская газета» (по согласованию); </w:t>
            </w:r>
          </w:p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МОМВД России «Кирсановский» (по согласованию);</w:t>
            </w:r>
          </w:p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УФСБ России по Тамбовской области (по согласованию);</w:t>
            </w:r>
          </w:p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УФСИН России по Тамбовской области (по согласованию).</w:t>
            </w:r>
          </w:p>
        </w:tc>
      </w:tr>
      <w:tr w:rsidR="00CA1CCB" w:rsidRPr="00CD0268" w:rsidTr="00CD0268">
        <w:trPr>
          <w:tblCellSpacing w:w="0" w:type="dxa"/>
        </w:trPr>
        <w:tc>
          <w:tcPr>
            <w:tcW w:w="23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Подпрограммы программы</w:t>
            </w:r>
          </w:p>
        </w:tc>
        <w:tc>
          <w:tcPr>
            <w:tcW w:w="7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CD0268" w:rsidRDefault="00CA1CCB" w:rsidP="00F26F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«Обеспечение общественного порядка и противодействие преступности в городе Кирсанове на 2015-20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1CCB" w:rsidRPr="00CD0268" w:rsidRDefault="00CA1CCB" w:rsidP="00F26F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«Противодействие терроризму и экстремизму в городе Кирсанове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на 2015-20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1CCB" w:rsidRPr="00CD0268" w:rsidRDefault="00CA1CCB" w:rsidP="00F26F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«Повышение безопасности дорожного движения в городе Кирсанове на 2015-20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CA1CCB" w:rsidRDefault="00CA1CCB" w:rsidP="00D40D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«Подготовка граждан к военной службе в городе Кирсанове на 2015-20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1CCB" w:rsidRPr="004D4622" w:rsidRDefault="00CA1CCB" w:rsidP="00D40D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A1CCB" w:rsidRPr="00CD0268" w:rsidTr="00CD0268">
        <w:trPr>
          <w:tblCellSpacing w:w="0" w:type="dxa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Цель программы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безопасности населения города и противодействие преступности</w:t>
            </w:r>
          </w:p>
        </w:tc>
      </w:tr>
      <w:tr w:rsidR="00CA1CCB" w:rsidRPr="00CD0268" w:rsidTr="00CD0268">
        <w:trPr>
          <w:tblCellSpacing w:w="0" w:type="dxa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Задачи программы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CD0268" w:rsidRDefault="00CA1CCB" w:rsidP="00BE4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Совершенствование единой многоуровневой системы профилактики правонарушений,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преступностью;</w:t>
            </w:r>
          </w:p>
          <w:p w:rsidR="00CA1CCB" w:rsidRPr="00CD0268" w:rsidRDefault="00CA1CCB" w:rsidP="00BE4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   совершенствование системы управления деятельностью по повышению безопасности дорожного движения и развитие системы предупреждения опасного поведения участников дорожного движения;</w:t>
            </w:r>
          </w:p>
          <w:p w:rsidR="00CA1CCB" w:rsidRPr="00CD0268" w:rsidRDefault="00CA1CCB" w:rsidP="00BE4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    повышение защиты населения, объектов первоочередной антитеррористической защиты и государственных институтов, расположенных на территории города, от террористической угрозы;</w:t>
            </w:r>
          </w:p>
          <w:p w:rsidR="00CA1CCB" w:rsidRPr="00CD0268" w:rsidRDefault="00CA1CCB" w:rsidP="008C1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    создание условий для обеспечения гарантированного комплектования Вооруженных Сил Российской Федерации физически, морально и психологически подготовленными призывниками, обладающими положительной мотивацией к прохождению военной службы, получившими подготовку по основам военной службы и военно-учетным специальностям.</w:t>
            </w:r>
          </w:p>
        </w:tc>
      </w:tr>
      <w:tr w:rsidR="00CA1CCB" w:rsidRPr="00CD0268" w:rsidTr="00CD0268">
        <w:trPr>
          <w:tblCellSpacing w:w="0" w:type="dxa"/>
        </w:trPr>
        <w:tc>
          <w:tcPr>
            <w:tcW w:w="23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Целевые индикаторы и показатели программы, их значения на последний год реализации</w:t>
            </w:r>
          </w:p>
        </w:tc>
        <w:tc>
          <w:tcPr>
            <w:tcW w:w="7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Зарегистрированные преступления (всего) – 243 случаев;</w:t>
            </w:r>
          </w:p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Недопущение совершения террористических актов, снижение рисков совершения террористических актов - выполнено;</w:t>
            </w:r>
          </w:p>
          <w:p w:rsidR="00CA1CCB" w:rsidRPr="00CD0268" w:rsidRDefault="00CA1CCB" w:rsidP="00423D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Количество погибших и пострадавших в дорожно-транспортных происшествиях на дорогах города – 9 чел.;</w:t>
            </w:r>
          </w:p>
          <w:p w:rsidR="00CA1CCB" w:rsidRPr="00CD0268" w:rsidRDefault="00CA1CCB" w:rsidP="00423DA1">
            <w:pPr>
              <w:spacing w:after="119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Выполнение плана призывы граждан на военную службу, установленную Министерством обороны Российской Федерации – 100%.</w:t>
            </w:r>
          </w:p>
        </w:tc>
      </w:tr>
      <w:tr w:rsidR="00CA1CCB" w:rsidRPr="00CD0268" w:rsidTr="00CD0268">
        <w:trPr>
          <w:tblCellSpacing w:w="0" w:type="dxa"/>
        </w:trPr>
        <w:tc>
          <w:tcPr>
            <w:tcW w:w="23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CA1CCB" w:rsidRPr="00CD0268" w:rsidRDefault="00CA1CCB" w:rsidP="00423DA1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Сроки и этапы реализации программы (подпрограммы)</w:t>
            </w:r>
          </w:p>
        </w:tc>
        <w:tc>
          <w:tcPr>
            <w:tcW w:w="7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CD0268" w:rsidRDefault="00CA1CCB" w:rsidP="00A37A01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>Программа реализуется в течение 2015 - 20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CD0268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</w:tr>
      <w:tr w:rsidR="00CA1CCB" w:rsidRPr="00CD0268" w:rsidTr="00CD0268">
        <w:trPr>
          <w:tblCellSpacing w:w="0" w:type="dxa"/>
        </w:trPr>
        <w:tc>
          <w:tcPr>
            <w:tcW w:w="23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CA1CCB" w:rsidRPr="00CD0268" w:rsidRDefault="00CA1CCB" w:rsidP="00423DA1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2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Объемы и источники финансирования программы (подпрограммы)</w:t>
            </w:r>
          </w:p>
        </w:tc>
        <w:tc>
          <w:tcPr>
            <w:tcW w:w="7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 xml:space="preserve">Общие затраты на реализацию муниципальной программы в 2015 – 2030 гг. за счет всех источников финансирования – </w:t>
            </w:r>
            <w:r>
              <w:rPr>
                <w:szCs w:val="28"/>
              </w:rPr>
              <w:t>21343,35</w:t>
            </w:r>
            <w:r w:rsidRPr="00A37A01">
              <w:rPr>
                <w:szCs w:val="28"/>
              </w:rPr>
              <w:t>тыс. рублей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- 2015 год — 980,85 тыс. рублей;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- 2016 год — 2350,0тыс. рублей;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- 2017 год — 1113,0 тыс. рублей;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- 2018 год — 988,1 тыс. рублей;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- 2019 год — 1336,9 тыс. рублей;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- 2020 год — 7</w:t>
            </w:r>
            <w:r>
              <w:rPr>
                <w:szCs w:val="28"/>
              </w:rPr>
              <w:t>5</w:t>
            </w:r>
            <w:r w:rsidRPr="00A37A01">
              <w:rPr>
                <w:szCs w:val="28"/>
              </w:rPr>
              <w:t>9,3 тыс. рублей;</w:t>
            </w:r>
          </w:p>
          <w:p w:rsidR="00CA1CCB" w:rsidRPr="004D4622" w:rsidRDefault="00CA1CCB" w:rsidP="00A37A01">
            <w:pPr>
              <w:pStyle w:val="NoSpacing"/>
              <w:rPr>
                <w:color w:val="000000"/>
                <w:szCs w:val="28"/>
              </w:rPr>
            </w:pPr>
            <w:r w:rsidRPr="00A37A01">
              <w:rPr>
                <w:szCs w:val="28"/>
              </w:rPr>
              <w:t xml:space="preserve">- 2021 год — </w:t>
            </w:r>
            <w:r w:rsidRPr="004D4622">
              <w:rPr>
                <w:color w:val="000000"/>
                <w:szCs w:val="28"/>
              </w:rPr>
              <w:t>919,</w:t>
            </w:r>
            <w:r>
              <w:rPr>
                <w:color w:val="000000"/>
                <w:szCs w:val="28"/>
              </w:rPr>
              <w:t>6</w:t>
            </w:r>
            <w:r w:rsidRPr="004D4622">
              <w:rPr>
                <w:color w:val="000000"/>
                <w:szCs w:val="28"/>
              </w:rPr>
              <w:t xml:space="preserve"> тыс. рублей;</w:t>
            </w:r>
          </w:p>
          <w:p w:rsidR="00CA1CCB" w:rsidRPr="004D4622" w:rsidRDefault="00CA1CCB" w:rsidP="00A37A01">
            <w:pPr>
              <w:pStyle w:val="NoSpacing"/>
              <w:rPr>
                <w:color w:val="000000"/>
                <w:szCs w:val="28"/>
              </w:rPr>
            </w:pPr>
            <w:r w:rsidRPr="004D4622">
              <w:rPr>
                <w:color w:val="000000"/>
                <w:szCs w:val="28"/>
              </w:rPr>
              <w:t>- 2022 год — 1</w:t>
            </w:r>
            <w:r>
              <w:rPr>
                <w:color w:val="000000"/>
                <w:szCs w:val="28"/>
              </w:rPr>
              <w:t>478,5</w:t>
            </w:r>
            <w:r w:rsidRPr="004D4622">
              <w:rPr>
                <w:color w:val="000000"/>
                <w:szCs w:val="28"/>
              </w:rPr>
              <w:t xml:space="preserve"> тыс. рублей;</w:t>
            </w:r>
          </w:p>
          <w:p w:rsidR="00CA1CCB" w:rsidRPr="004D4622" w:rsidRDefault="00CA1CCB" w:rsidP="00A37A01">
            <w:pPr>
              <w:pStyle w:val="NoSpacing"/>
              <w:rPr>
                <w:color w:val="000000"/>
                <w:szCs w:val="28"/>
              </w:rPr>
            </w:pPr>
            <w:r w:rsidRPr="004D4622">
              <w:rPr>
                <w:color w:val="000000"/>
                <w:szCs w:val="28"/>
              </w:rPr>
              <w:t>- 2023 год — 1</w:t>
            </w:r>
            <w:r>
              <w:rPr>
                <w:color w:val="000000"/>
                <w:szCs w:val="28"/>
              </w:rPr>
              <w:t>948</w:t>
            </w:r>
            <w:r w:rsidRPr="004D4622">
              <w:rPr>
                <w:color w:val="000000"/>
                <w:szCs w:val="28"/>
              </w:rPr>
              <w:t>,4 тыс. рублей;</w:t>
            </w:r>
          </w:p>
          <w:p w:rsidR="00CA1CCB" w:rsidRPr="004D4622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- 2024 год —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343,7</w:t>
            </w:r>
            <w:r w:rsidRPr="004D4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CA1CCB" w:rsidRPr="004D4622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- 2025 год — 1825,4 тыс. рублей;</w:t>
            </w:r>
          </w:p>
          <w:p w:rsidR="00CA1CCB" w:rsidRPr="004D4622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- 2026 год — 1825,0 тыс. рублей;</w:t>
            </w:r>
          </w:p>
          <w:p w:rsidR="00CA1CCB" w:rsidRPr="004D4622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- 2027 год — 1825,0 тыс. рублей;</w:t>
            </w:r>
          </w:p>
          <w:p w:rsidR="00CA1CCB" w:rsidRPr="004D4622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- 2028 год — 1825,0 тыс. рублей;</w:t>
            </w:r>
          </w:p>
          <w:p w:rsidR="00CA1CCB" w:rsidRPr="004D4622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- 2029 год — 1825,0 тыс. рублей;</w:t>
            </w:r>
          </w:p>
          <w:p w:rsidR="00CA1CCB" w:rsidRPr="004D4622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- 2030 год — 1825,0 тыс. рублей;</w:t>
            </w:r>
          </w:p>
          <w:p w:rsidR="00CA1CCB" w:rsidRPr="00A37A01" w:rsidRDefault="00CA1CCB" w:rsidP="00A37A0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 xml:space="preserve"> этап реализации 2015 – 2022 годы: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федеральный бюджет – 0 тыс. рублей: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 xml:space="preserve">бюджет области – 858,4 тыс. рублей: 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бюджет города –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067,85 </w:t>
            </w: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рублей: 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- 2015 год — 980,85 тыс. рублей;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- 2016 год — 2350,0тыс. рублей;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- 2017 год — 1113,0 тыс. рублей;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- 2018 год — 988,1 тыс. рублей;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- 2019 год — 1336,9 тыс. рублей;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- 2020 год — 7</w:t>
            </w:r>
            <w:r>
              <w:rPr>
                <w:szCs w:val="28"/>
              </w:rPr>
              <w:t>5</w:t>
            </w:r>
            <w:r w:rsidRPr="00A37A01">
              <w:rPr>
                <w:szCs w:val="28"/>
              </w:rPr>
              <w:t>9,3 тыс. рублей;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- 2021 год — 919,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A1CCB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</w:t>
            </w:r>
            <w:r>
              <w:rPr>
                <w:szCs w:val="28"/>
              </w:rPr>
              <w:t xml:space="preserve"> 2022 год — 1478,5 тыс. рублей;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</w:p>
          <w:p w:rsidR="00CA1CCB" w:rsidRPr="00A37A01" w:rsidRDefault="00CA1CCB" w:rsidP="00A37A0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тные источники – 0 тыс. рублей: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 xml:space="preserve"> этап реализации 2023 – 2030 годы: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2,6 </w:t>
            </w: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бюджет области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рублей: 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 xml:space="preserve">бюджет города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11049,5 </w:t>
            </w: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рублей: </w:t>
            </w:r>
          </w:p>
          <w:p w:rsidR="00CA1CCB" w:rsidRPr="00A37A01" w:rsidRDefault="00CA1CCB" w:rsidP="00A37A01">
            <w:pPr>
              <w:pStyle w:val="NoSpacing"/>
              <w:rPr>
                <w:szCs w:val="28"/>
              </w:rPr>
            </w:pPr>
            <w:r w:rsidRPr="00A37A01">
              <w:rPr>
                <w:szCs w:val="28"/>
              </w:rPr>
              <w:t>- 2023 год — 1</w:t>
            </w:r>
            <w:r>
              <w:rPr>
                <w:szCs w:val="28"/>
              </w:rPr>
              <w:t>948</w:t>
            </w:r>
            <w:r w:rsidRPr="00A37A01">
              <w:rPr>
                <w:szCs w:val="28"/>
              </w:rPr>
              <w:t>,</w:t>
            </w:r>
            <w:r>
              <w:rPr>
                <w:szCs w:val="28"/>
              </w:rPr>
              <w:t>4</w:t>
            </w:r>
            <w:r w:rsidRPr="00A37A01">
              <w:rPr>
                <w:szCs w:val="28"/>
              </w:rPr>
              <w:t xml:space="preserve"> тыс. рублей;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 xml:space="preserve">- 2024 год —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343,7</w:t>
            </w: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- 2025 год — 1825,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- 2026 год — 1825,0 тыс. рублей;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- 2027 год — 1825,0 тыс. рублей;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- 2028 год — 1825,0 тыс. рублей;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- 2029 год — 1825,0 тыс. рублей;</w:t>
            </w:r>
          </w:p>
          <w:p w:rsidR="00CA1CCB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- 2030 год — 1825,0 тыс.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ей;</w:t>
            </w:r>
          </w:p>
          <w:p w:rsidR="00CA1CCB" w:rsidRPr="00A37A01" w:rsidRDefault="00CA1CCB" w:rsidP="00A37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CCB" w:rsidRPr="00A37A01" w:rsidRDefault="00CA1CCB" w:rsidP="00A37A0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01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0 тыс. рублей:</w:t>
            </w:r>
          </w:p>
          <w:p w:rsidR="00CA1CCB" w:rsidRPr="00CD0268" w:rsidRDefault="00CA1CCB" w:rsidP="00F57723">
            <w:pPr>
              <w:pStyle w:val="NoSpacing"/>
              <w:rPr>
                <w:sz w:val="26"/>
                <w:szCs w:val="26"/>
              </w:rPr>
            </w:pPr>
          </w:p>
        </w:tc>
      </w:tr>
    </w:tbl>
    <w:p w:rsidR="00CA1CCB" w:rsidRPr="00B44CB9" w:rsidRDefault="00CA1CCB" w:rsidP="006728B7">
      <w:pPr>
        <w:pStyle w:val="ListParagraph"/>
        <w:spacing w:before="100" w:beforeAutospacing="1"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 xml:space="preserve">1. </w:t>
      </w:r>
      <w:r w:rsidRPr="00B44CB9">
        <w:rPr>
          <w:rFonts w:ascii="Times New Roman" w:hAnsi="Times New Roman" w:cs="Times New Roman"/>
          <w:b/>
          <w:bCs/>
          <w:sz w:val="27"/>
          <w:szCs w:val="27"/>
        </w:rPr>
        <w:t>Общая характеристика сферы реализации программы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Безопасность населения (общественная безопасность) определяется как состояние защищенности жизненно важных интересов личности, общества и государства от общественно опасных деяний и негативного воздействия чрезвычайных обстоятельств, вызванных криминогенной ситуацией в городе Кирсанове, а также чрезвычайных ситуаций, вызванных стихийными бедствиями, катастрофами, авариями, пожарами, эпидемиями и иными чрезвычайными событиями.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Цели и задачи обеспечения безопасности населения вытекают из характера потенциальных и имеющихся угроз, то есть условий и факторов, создающих реальную или потенциальную опасность жизни, здоровью, гражданским и политическим правам и свободам граждан, собственности, государственным и общественным институтам, функционирование которых обеспечивает нормальные условия жизнедеятельности граждан, общества и государства.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Основными факторами, представляющими угрозы общественной безопасности в городе является то, что через территорию города Кирсанова проходят автомагистрали Тамбов-Саратов, железная дорога Махачкала - Астрахань - Волгоград - Саратов -Тамбов - Мичуринск по которым следует автотранспорт и пассажиропоток с южного направления, реально обуславливающий потенциальную опасность перемещения террористических группировок, транзита оружия.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Также угрозу составляют: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износ средств производства, технологического оборудования, транспортных средств, снижение уровня контроля за состоянием систем безопасности, хищение цветных металлов (линии электропередач, связи, разукомплектование ценного оборудования, навигационных приборов и др.), что в конечном итоге приводит к росту числа аварий, катастроф и дорожно-транспортных происшествий;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разрушение привычных для России стереотипов поведения, норм морали и нравственности, возросшее безразличие общества к антиобщественным явлениям (пьянство, наркомания, хулиганство и другие).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Криминальную напряженность усиливает незаконная миграция. До настоящего времени имеет место нарушение режима пребывания на территории города граждан, в том числе из северокавказского региона.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Безопасность достигается проведением единой государственной политики в области обеспечения безопасности, системой мер экономического, политического, организационного и иного характера, адекватных угрозам жизненно важным интересам личности, общества и государства.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Совместная работа органов государственной власти города, администрации города и общественных институтов позволила сохранить контроль за криминогенной ситуацией в городе и обеспечить безопасность граждан на должном уровне.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  <w:t>По итогам 9 месяцев 2014</w:t>
      </w:r>
      <w:r w:rsidRPr="00423DA1">
        <w:rPr>
          <w:rFonts w:ascii="Times New Roman" w:hAnsi="Times New Roman" w:cs="Times New Roman"/>
          <w:sz w:val="27"/>
          <w:szCs w:val="27"/>
        </w:rPr>
        <w:t xml:space="preserve"> года общее количество зарегистрированных преступлен</w:t>
      </w:r>
      <w:r>
        <w:rPr>
          <w:rFonts w:ascii="Times New Roman" w:hAnsi="Times New Roman" w:cs="Times New Roman"/>
          <w:sz w:val="27"/>
          <w:szCs w:val="27"/>
        </w:rPr>
        <w:t xml:space="preserve">ий в городе сократилось на 10,7% (с </w:t>
      </w:r>
      <w:r w:rsidRPr="00423DA1">
        <w:rPr>
          <w:rFonts w:ascii="Times New Roman" w:hAnsi="Times New Roman" w:cs="Times New Roman"/>
          <w:sz w:val="27"/>
          <w:szCs w:val="27"/>
        </w:rPr>
        <w:t xml:space="preserve">272 </w:t>
      </w:r>
      <w:r>
        <w:rPr>
          <w:rFonts w:ascii="Times New Roman" w:hAnsi="Times New Roman" w:cs="Times New Roman"/>
          <w:sz w:val="27"/>
          <w:szCs w:val="27"/>
        </w:rPr>
        <w:t>до 183</w:t>
      </w:r>
      <w:r w:rsidRPr="00423DA1">
        <w:rPr>
          <w:rFonts w:ascii="Times New Roman" w:hAnsi="Times New Roman" w:cs="Times New Roman"/>
          <w:sz w:val="27"/>
          <w:szCs w:val="27"/>
        </w:rPr>
        <w:t>случаев).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Снизилось количество преступлений, совершенных несовершеннол</w:t>
      </w:r>
      <w:r>
        <w:rPr>
          <w:rFonts w:ascii="Times New Roman" w:hAnsi="Times New Roman" w:cs="Times New Roman"/>
          <w:sz w:val="27"/>
          <w:szCs w:val="27"/>
        </w:rPr>
        <w:t>етними или при их участии – 50% (с 8 до 4</w:t>
      </w:r>
      <w:r w:rsidRPr="00423DA1">
        <w:rPr>
          <w:rFonts w:ascii="Times New Roman" w:hAnsi="Times New Roman" w:cs="Times New Roman"/>
          <w:sz w:val="27"/>
          <w:szCs w:val="27"/>
        </w:rPr>
        <w:t xml:space="preserve"> случаев).</w:t>
      </w:r>
    </w:p>
    <w:p w:rsidR="00CA1CCB" w:rsidRPr="00F41D3C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F41D3C">
        <w:rPr>
          <w:rFonts w:ascii="Times New Roman" w:hAnsi="Times New Roman" w:cs="Times New Roman"/>
          <w:sz w:val="27"/>
          <w:szCs w:val="27"/>
        </w:rPr>
        <w:t>На протяжении 9 месяцев 2014 года прослеживалась тенденция по снижению преступлений, совершенных ранее судимыми лицами с 78 до 65, снижение составило 16,7%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 xml:space="preserve">Принимаемыми профилактическими мерами, в том числе и административного характера, удалось стабилизировать ситуацию по преступности в общественных местах и на улице. Количество зарегистрированных преступлений </w:t>
      </w:r>
      <w:r>
        <w:rPr>
          <w:rFonts w:ascii="Times New Roman" w:hAnsi="Times New Roman" w:cs="Times New Roman"/>
          <w:sz w:val="27"/>
          <w:szCs w:val="27"/>
        </w:rPr>
        <w:t xml:space="preserve">за 9 месяцев 2014 года </w:t>
      </w:r>
      <w:r w:rsidRPr="00423DA1">
        <w:rPr>
          <w:rFonts w:ascii="Times New Roman" w:hAnsi="Times New Roman" w:cs="Times New Roman"/>
          <w:sz w:val="27"/>
          <w:szCs w:val="27"/>
        </w:rPr>
        <w:t>в общ</w:t>
      </w:r>
      <w:r>
        <w:rPr>
          <w:rFonts w:ascii="Times New Roman" w:hAnsi="Times New Roman" w:cs="Times New Roman"/>
          <w:sz w:val="27"/>
          <w:szCs w:val="27"/>
        </w:rPr>
        <w:t>ественных местах снизилось на 35,6% (с 87</w:t>
      </w:r>
      <w:r w:rsidRPr="00423DA1">
        <w:rPr>
          <w:rFonts w:ascii="Times New Roman" w:hAnsi="Times New Roman" w:cs="Times New Roman"/>
          <w:sz w:val="27"/>
          <w:szCs w:val="27"/>
        </w:rPr>
        <w:t xml:space="preserve"> до</w:t>
      </w:r>
      <w:r>
        <w:rPr>
          <w:rFonts w:ascii="Times New Roman" w:hAnsi="Times New Roman" w:cs="Times New Roman"/>
          <w:sz w:val="27"/>
          <w:szCs w:val="27"/>
        </w:rPr>
        <w:t xml:space="preserve"> 56</w:t>
      </w:r>
      <w:r w:rsidRPr="00423DA1">
        <w:rPr>
          <w:rFonts w:ascii="Times New Roman" w:hAnsi="Times New Roman" w:cs="Times New Roman"/>
          <w:sz w:val="27"/>
          <w:szCs w:val="27"/>
        </w:rPr>
        <w:t xml:space="preserve"> слу</w:t>
      </w:r>
      <w:r>
        <w:rPr>
          <w:rFonts w:ascii="Times New Roman" w:hAnsi="Times New Roman" w:cs="Times New Roman"/>
          <w:sz w:val="27"/>
          <w:szCs w:val="27"/>
        </w:rPr>
        <w:t>чаев), в том числе на улице на 15,4% (с 39 до 33</w:t>
      </w:r>
      <w:r w:rsidRPr="00423DA1">
        <w:rPr>
          <w:rFonts w:ascii="Times New Roman" w:hAnsi="Times New Roman" w:cs="Times New Roman"/>
          <w:sz w:val="27"/>
          <w:szCs w:val="27"/>
        </w:rPr>
        <w:t>).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Также можно отметить, что складывающаяся обстановка в сфере противодействия терроризму продолжает оставаться напряженной. В условиях осуществления государственной политики по стабилизации обстановки на Северном Кавказе лидеры незаконных вооруженных формирований - организаторы террористической деятельности в связи с лишением их возможности проведения террористических актов и иных противоправных деяний силами крупных вооруженных формирований переходят к практике нанесения точечных ударов по различным объектам в других регионах России, прежде всего с массовым пребыванием населения.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Представители террористических организаций, сформированных и финансируемых как на территории России, так и за ее пределами, не оставляют попыток планирования и совершения террористических актов.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 xml:space="preserve">Правоохранительными органами, расположенными на территории города, в </w:t>
      </w:r>
      <w:r>
        <w:rPr>
          <w:rFonts w:ascii="Times New Roman" w:hAnsi="Times New Roman" w:cs="Times New Roman"/>
          <w:sz w:val="27"/>
          <w:szCs w:val="27"/>
        </w:rPr>
        <w:t>течение 9 месяцев 2014 года</w:t>
      </w:r>
      <w:r w:rsidRPr="00423DA1">
        <w:rPr>
          <w:rFonts w:ascii="Times New Roman" w:hAnsi="Times New Roman" w:cs="Times New Roman"/>
          <w:sz w:val="27"/>
          <w:szCs w:val="27"/>
        </w:rPr>
        <w:t xml:space="preserve"> проделана серьезная работа по борьбе с террористической угрозой, накоплен достаточный опыт работы в новых социально-экономических условиях. Однако угроза совершения террористических актов остается.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Все это требует принятия дополнительных превентивных мер, направленных на противодействие терроризму, прежде всего связанных с технической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423DA1">
        <w:rPr>
          <w:rFonts w:ascii="Times New Roman" w:hAnsi="Times New Roman" w:cs="Times New Roman"/>
          <w:sz w:val="27"/>
          <w:szCs w:val="27"/>
        </w:rPr>
        <w:t>укрепленностью жизненно важных объектов и мест массового пребывания населения, обучением людей действиям в условиях чрезвычайного характера.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Безопасность дорожного движения является одной из важных социально-экономических и демографических задач Российской Федерации. Аварийность на автомобильном транспорте наносит огромный материальный и моральный ущерб как обществу в целом, так и отдельным гражданам. Дорожно-транспортный травматизм приводит к исключению из сферы производства людей в основном трудоспособного возраста. Гибнут и становятся инвалидами дети.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Ежегодно в Российской Федерации в результате дорожно-транспортных происшествий погибают и получают ранения люди. На дорогах Тамбовской области за последние 7 лет погибли и получили ранения 1560 детей в возрасте до 16 лет. Демографический ущерб от дорожно-транспортных происшествий и их последствий за 2004-2010 годы составил суммарно 19584 человека, что сопоставимо с общей численностью населения в большинстве муниципальных районов области.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 xml:space="preserve">На дорогах города в </w:t>
      </w:r>
      <w:r>
        <w:rPr>
          <w:rFonts w:ascii="Times New Roman" w:hAnsi="Times New Roman" w:cs="Times New Roman"/>
          <w:sz w:val="27"/>
          <w:szCs w:val="27"/>
        </w:rPr>
        <w:t>течение 9 месяцев 2014 году зарегистрировано 16</w:t>
      </w:r>
      <w:r w:rsidRPr="00423DA1">
        <w:rPr>
          <w:rFonts w:ascii="Times New Roman" w:hAnsi="Times New Roman" w:cs="Times New Roman"/>
          <w:sz w:val="27"/>
          <w:szCs w:val="27"/>
        </w:rPr>
        <w:t xml:space="preserve"> дорожно-транспортных происшествий</w:t>
      </w:r>
      <w:r>
        <w:rPr>
          <w:rFonts w:ascii="Times New Roman" w:hAnsi="Times New Roman" w:cs="Times New Roman"/>
          <w:sz w:val="27"/>
          <w:szCs w:val="27"/>
        </w:rPr>
        <w:t>. Получили ранения различной степени тяжести 22 человека.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Сложившаяся в настоящее время ситуация в сфере подготовки граждан к военной службе характеризуется рядом негативных факторов. К основным из них можно отнести: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снижение показателей состояния здоровья и физического развития большей части граждан, подлежащих призыву на военную службу;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отсутствие федеральной системы подготовки граждан к военной службе, охватывающей все категории граждан, начиная с дошкольного возраста;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недостаточные объемы физической нагрузки на занятиях по физическому воспитанию в образовательных учреждениях;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отсутствие преемственности программ физического воспитания в учреждениях образования различных типов и видов;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недостаточное развитие военно-прикладных видов спорта.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Работа администрации города по преодолению названных проблем является составной частью обеспечения безопасности государства.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Для создания и поддержания необходимого уровня защищенности объектов безопасности в городе и разрабатывается муниципальная программа с подпрограммами, мероприятия которых регулируют отношения в сфере безопасности, определяют основные направления деятельности администрации города в данной области, формируют или преобразуют механизм контроля.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  <w:t>При выполнении муниципальной программы возможны риски её выполнения, связанные с уровнем социально-экономического развития города, криминогенной обстановкой в городе, а также геополитической обстановкой в стране. Имеются риски выполнения программы связанные с возможным возникновением чрезвычайных ситуаций природного и техногенного характера.</w:t>
      </w:r>
    </w:p>
    <w:p w:rsidR="00CA1CCB" w:rsidRPr="00423DA1" w:rsidRDefault="00CA1CCB" w:rsidP="006C2E04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>2. Приоритеты региональной государственной политики и социально-экономического развития города в сфере реализации муниципальной программы, цели, задачи, сроки и этапы реализации программы</w:t>
      </w:r>
    </w:p>
    <w:p w:rsidR="00CA1CCB" w:rsidRDefault="00CA1CCB" w:rsidP="0096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A1CCB" w:rsidRDefault="00CA1CCB" w:rsidP="005B1AFA">
      <w:pPr>
        <w:pStyle w:val="NoSpacing"/>
        <w:ind w:firstLine="708"/>
        <w:jc w:val="both"/>
      </w:pPr>
      <w:r w:rsidRPr="00423DA1">
        <w:t xml:space="preserve">Приоритеты реализуемой в области государственной политики в сфере безопасности определяются в </w:t>
      </w:r>
      <w:r>
        <w:t xml:space="preserve">Стратегии социально-экономического развития городского округа – г.Кирсанов Тамбовской области до 2030 года, </w:t>
      </w:r>
      <w:r w:rsidRPr="00423DA1">
        <w:t>Программе социально-экономического р</w:t>
      </w:r>
      <w:r>
        <w:t xml:space="preserve">азвития города Кирсанова на 2014-2020 годы </w:t>
      </w:r>
      <w:r w:rsidRPr="005B1AFA">
        <w:t xml:space="preserve">(утратило силу решением Кирсановского городского Совета народных депутатов от 21.12.2017г. №319)  </w:t>
      </w:r>
      <w:r w:rsidRPr="00423DA1">
        <w:t xml:space="preserve">и соответствуют </w:t>
      </w:r>
      <w:r w:rsidRPr="005B1AFA">
        <w:t>Стратегии социально – экономического развития Тамбовской области на период до 2035  года,  утвержденной  Законом  Тамбовской  области  от  04.06.2018    № 246-З.</w:t>
      </w:r>
    </w:p>
    <w:p w:rsidR="00CA1CCB" w:rsidRPr="005B1AFA" w:rsidRDefault="00CA1CCB" w:rsidP="005B1AFA">
      <w:pPr>
        <w:pStyle w:val="NoSpacing"/>
        <w:ind w:firstLine="708"/>
        <w:jc w:val="both"/>
      </w:pPr>
      <w:r>
        <w:t>Стратегическими документами социально</w:t>
      </w:r>
      <w:r w:rsidRPr="00423DA1">
        <w:t>-экономическ</w:t>
      </w:r>
      <w:r>
        <w:t xml:space="preserve">ого развития города Кирсанова </w:t>
      </w:r>
      <w:r w:rsidRPr="00423DA1">
        <w:t>определены цели экономического и социального развития города, среди которых — это совершенствование единой многоуровневой системы профилактики,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преступностью, использование системного подхода к определению взаимодополняющих друг друга приоритетных задач по обеспечению безопасности дорожного движения.</w:t>
      </w:r>
    </w:p>
    <w:p w:rsidR="00CA1CCB" w:rsidRPr="00423DA1" w:rsidRDefault="00CA1CCB" w:rsidP="005B1AFA">
      <w:pPr>
        <w:pStyle w:val="NoSpacing"/>
        <w:jc w:val="both"/>
        <w:rPr>
          <w:sz w:val="24"/>
          <w:szCs w:val="24"/>
        </w:rPr>
      </w:pPr>
      <w:r>
        <w:tab/>
      </w:r>
      <w:r w:rsidRPr="00423DA1">
        <w:t>В связи с чем, требует дальнейшего решения</w:t>
      </w:r>
      <w:r w:rsidRPr="00423DA1">
        <w:rPr>
          <w:color w:val="000000"/>
        </w:rPr>
        <w:t xml:space="preserve"> наиболее важные вопросы, направленные на создание благоприятных условий проживания населения, снижение риска гибели, обусловленных риском совершения террористического акта, дорожно-транспор</w:t>
      </w:r>
      <w:r>
        <w:rPr>
          <w:color w:val="000000"/>
        </w:rPr>
        <w:t>тного происшествия, чрезвычайных ситуаций</w:t>
      </w:r>
      <w:r w:rsidRPr="00423DA1">
        <w:rPr>
          <w:color w:val="000000"/>
        </w:rPr>
        <w:t>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Эффективное продолжение решения существующих проблем возможно только в условиях пролонгации применения в качестве основы управления в сфере безопасности программно-целевого метода посредством принятия и последующей реализации</w:t>
      </w:r>
      <w:r>
        <w:rPr>
          <w:rFonts w:ascii="Times New Roman" w:hAnsi="Times New Roman" w:cs="Times New Roman"/>
          <w:sz w:val="27"/>
          <w:szCs w:val="27"/>
        </w:rPr>
        <w:t xml:space="preserve"> муниципальной программы на 2015</w:t>
      </w:r>
      <w:r w:rsidRPr="00423DA1">
        <w:rPr>
          <w:rFonts w:ascii="Times New Roman" w:hAnsi="Times New Roman" w:cs="Times New Roman"/>
          <w:sz w:val="27"/>
          <w:szCs w:val="27"/>
        </w:rPr>
        <w:t>-202</w:t>
      </w:r>
      <w:r>
        <w:rPr>
          <w:rFonts w:ascii="Times New Roman" w:hAnsi="Times New Roman" w:cs="Times New Roman"/>
          <w:sz w:val="27"/>
          <w:szCs w:val="27"/>
        </w:rPr>
        <w:t>4</w:t>
      </w:r>
      <w:r w:rsidRPr="00423DA1">
        <w:rPr>
          <w:rFonts w:ascii="Times New Roman" w:hAnsi="Times New Roman" w:cs="Times New Roman"/>
          <w:sz w:val="27"/>
          <w:szCs w:val="27"/>
        </w:rPr>
        <w:t xml:space="preserve"> годы, поскольку это </w:t>
      </w:r>
      <w:r w:rsidRPr="00423DA1">
        <w:rPr>
          <w:rFonts w:ascii="Times New Roman" w:hAnsi="Times New Roman" w:cs="Times New Roman"/>
          <w:color w:val="000000"/>
          <w:sz w:val="27"/>
          <w:szCs w:val="27"/>
        </w:rPr>
        <w:t>обеспечит комплексный подход к созданию благоприятных условий для проживания населения на территории города.</w:t>
      </w:r>
    </w:p>
    <w:p w:rsidR="00CA1CCB" w:rsidRPr="00423DA1" w:rsidRDefault="00CA1CCB" w:rsidP="009B77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Исходя из целей государственной политики и в соответствии с основными приоритетами, была сформулирована цель муниципальной программы – обеспечение безопасности населения города и противодействие преступности.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Достижение цели программы обеспечивается путем решения следующих задач: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совершенствование единой многоуровневой системы профилактики правонарушений,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совершенствование системы управления деятельностью по повышению безопасности дорожного движения и развитие системы предупреждения опасного поведения участников дорожного движения;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повышение защиты населения, объектов первоочередной антитеррористической защиты и объектов с массовым пребыванием людей, расположенных на территории города, от террористической угрозы;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создание условий для обеспечения гарантированного комплектования Вооруженных Сил Российской Федерации физически, морально и психологически подготовленными призывниками, обладающими положительной мотивацией к прохождению военной службы, получившими подготовку по основам военной службы и военно-учетным специальностям.</w:t>
      </w:r>
    </w:p>
    <w:p w:rsidR="00CA1CCB" w:rsidRDefault="00CA1CCB" w:rsidP="00962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Реализация мероприятий </w:t>
      </w:r>
      <w:r w:rsidRPr="00423DA1">
        <w:rPr>
          <w:rFonts w:ascii="Times New Roman" w:hAnsi="Times New Roman" w:cs="Times New Roman"/>
          <w:sz w:val="27"/>
          <w:szCs w:val="27"/>
        </w:rPr>
        <w:t>Прог</w:t>
      </w:r>
      <w:r>
        <w:rPr>
          <w:rFonts w:ascii="Times New Roman" w:hAnsi="Times New Roman" w:cs="Times New Roman"/>
          <w:sz w:val="27"/>
          <w:szCs w:val="27"/>
        </w:rPr>
        <w:t>раммы будет осуществляться в период с 2015</w:t>
      </w:r>
      <w:r w:rsidRPr="00423DA1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по</w:t>
      </w:r>
      <w:r w:rsidRPr="00423DA1">
        <w:rPr>
          <w:rFonts w:ascii="Times New Roman" w:hAnsi="Times New Roman" w:cs="Times New Roman"/>
          <w:sz w:val="27"/>
          <w:szCs w:val="27"/>
        </w:rPr>
        <w:t xml:space="preserve"> 20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423DA1">
        <w:rPr>
          <w:rFonts w:ascii="Times New Roman" w:hAnsi="Times New Roman" w:cs="Times New Roman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sz w:val="27"/>
          <w:szCs w:val="27"/>
        </w:rPr>
        <w:t xml:space="preserve"> включительно</w:t>
      </w:r>
      <w:r w:rsidRPr="00423DA1">
        <w:rPr>
          <w:rFonts w:ascii="Times New Roman" w:hAnsi="Times New Roman" w:cs="Times New Roman"/>
          <w:sz w:val="27"/>
          <w:szCs w:val="27"/>
        </w:rPr>
        <w:t>.</w:t>
      </w:r>
    </w:p>
    <w:p w:rsidR="00CA1CCB" w:rsidRPr="00423DA1" w:rsidRDefault="00CA1CCB" w:rsidP="00962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DD4D19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>3. Показатели (индикаторы) достижения цели и решения задач, основные ожидаемые конечные результаты программы</w:t>
      </w:r>
    </w:p>
    <w:p w:rsidR="00CA1CCB" w:rsidRPr="00423DA1" w:rsidRDefault="00CA1CCB" w:rsidP="0096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96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sz w:val="27"/>
          <w:szCs w:val="27"/>
        </w:rPr>
        <w:t>Система целевых индикаторов и показателей программы сформирована с учетом обеспечения возможности проверки и подтверждения достижения цели и решения задач Программы.</w:t>
      </w:r>
    </w:p>
    <w:p w:rsidR="00CA1CCB" w:rsidRPr="00423DA1" w:rsidRDefault="00CA1CCB" w:rsidP="0096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sz w:val="27"/>
          <w:szCs w:val="27"/>
        </w:rPr>
        <w:t>При формировании системы целевых индикаторов учтены требования к характеристике каждого показателя (адекватность, точность, объективность, достоверность, однозначность, экономичность, сопоставимость, своевременность и регулярность).</w:t>
      </w:r>
    </w:p>
    <w:p w:rsidR="00CA1CCB" w:rsidRPr="00423DA1" w:rsidRDefault="00CA1CCB" w:rsidP="0096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sz w:val="27"/>
          <w:szCs w:val="27"/>
        </w:rPr>
        <w:t>Состав целевых индикаторов и показателей программы увязан с их задачами, основными мероприятиями, что позволяет оценить ожидаемые конечные результаты, эффективность Программы на весь период ее реализации и структурирован с учетом минимизации количества.</w:t>
      </w:r>
    </w:p>
    <w:p w:rsidR="00CA1CCB" w:rsidRPr="00423DA1" w:rsidRDefault="00CA1CCB" w:rsidP="0096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sz w:val="27"/>
          <w:szCs w:val="27"/>
        </w:rPr>
        <w:t>Показатели программы характеризуют конечные общественно значимые результаты развития в сфере безопасности.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Показателями (индикаторами) реализации программы являются: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зарегистрированные преступления;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недопущение совершения террористических актов, снижение рисков совершения террористических актов;</w:t>
      </w:r>
    </w:p>
    <w:p w:rsidR="00CA1CCB" w:rsidRPr="0042584A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количество погибших и пострадавших в дорожно-транспортных происшествиях на дорогах города;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выполнение плана призыва граждан на военную службу, установленную Министерством обороны Российской Федерации;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ab/>
      </w:r>
    </w:p>
    <w:p w:rsidR="00CA1CCB" w:rsidRPr="00423DA1" w:rsidRDefault="00CA1CCB" w:rsidP="002B57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>Индикаторы реализации подпрограммы «Обеспечение общественного порядка и противодействие преступности в городе Кирсанове»: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преступления, совершенные несовершеннолетними или при их соучастии;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преступления, совершенные лицами, ранее их совершавшими;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объекты, оборудованные системами видеонаблюдения.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ab/>
      </w:r>
    </w:p>
    <w:p w:rsidR="00CA1CCB" w:rsidRDefault="00CA1CCB" w:rsidP="002B57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 xml:space="preserve">Индикаторы реализации подпрограммы </w:t>
      </w:r>
    </w:p>
    <w:p w:rsidR="00CA1CCB" w:rsidRPr="00423DA1" w:rsidRDefault="00CA1CCB" w:rsidP="002B57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>«Противодействие терроризму и экстремизму в городе Кирсанове»: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количество муниципальных учреждений, оборудованных системой видеонаблюдения;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недопущение террористических акций на территории города.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ab/>
      </w:r>
    </w:p>
    <w:p w:rsidR="00CA1CCB" w:rsidRDefault="00CA1CCB" w:rsidP="002B57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 xml:space="preserve">Индикаторы 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реализации </w:t>
      </w:r>
      <w:r w:rsidRPr="00423DA1">
        <w:rPr>
          <w:rFonts w:ascii="Times New Roman" w:hAnsi="Times New Roman" w:cs="Times New Roman"/>
          <w:b/>
          <w:bCs/>
          <w:sz w:val="27"/>
          <w:szCs w:val="27"/>
        </w:rPr>
        <w:t xml:space="preserve">подпрограммы </w:t>
      </w:r>
    </w:p>
    <w:p w:rsidR="00CA1CCB" w:rsidRPr="00423DA1" w:rsidRDefault="00CA1CCB" w:rsidP="002B57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>«Повышение безопасности дорожного движения в городе Кирсанове»: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транспортный и социальный риск;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количество мест концентрации дорожно-транспортных происшествий на дорогах города;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количество образовательных учреждений, принявших участие в конкурсах.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2B5719">
      <w:pPr>
        <w:spacing w:after="0" w:line="240" w:lineRule="auto"/>
        <w:ind w:firstLine="76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423DA1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Индикаторы 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реализации </w:t>
      </w:r>
      <w:r w:rsidRPr="00423DA1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подпрограммы </w:t>
      </w:r>
    </w:p>
    <w:p w:rsidR="00CA1CCB" w:rsidRPr="00423DA1" w:rsidRDefault="00CA1CCB" w:rsidP="002B5719">
      <w:pPr>
        <w:spacing w:after="0" w:line="240" w:lineRule="auto"/>
        <w:ind w:firstLine="760"/>
        <w:jc w:val="center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b/>
          <w:bCs/>
          <w:color w:val="000000"/>
          <w:sz w:val="27"/>
          <w:szCs w:val="27"/>
        </w:rPr>
        <w:t>«Подготовка граждан к военной службе в городе Кирсанове»:</w:t>
      </w:r>
    </w:p>
    <w:p w:rsidR="00CA1CCB" w:rsidRPr="00423DA1" w:rsidRDefault="00CA1CCB" w:rsidP="00425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r w:rsidRPr="00423DA1">
        <w:rPr>
          <w:rFonts w:ascii="Times New Roman" w:hAnsi="Times New Roman" w:cs="Times New Roman"/>
          <w:color w:val="000000"/>
          <w:sz w:val="27"/>
          <w:szCs w:val="27"/>
        </w:rPr>
        <w:t>доля граждан, по состоянию подлеж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ащих призыву на военную службу, </w:t>
      </w:r>
      <w:r w:rsidRPr="00423DA1">
        <w:rPr>
          <w:rFonts w:ascii="Times New Roman" w:hAnsi="Times New Roman" w:cs="Times New Roman"/>
          <w:color w:val="000000"/>
          <w:sz w:val="27"/>
          <w:szCs w:val="27"/>
        </w:rPr>
        <w:t>соответствующих по состоянию здоровья требованиям военной службы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- 90%</w:t>
      </w:r>
      <w:r w:rsidRPr="00423DA1">
        <w:rPr>
          <w:rFonts w:ascii="Times New Roman" w:hAnsi="Times New Roman" w:cs="Times New Roman"/>
          <w:color w:val="000000"/>
          <w:sz w:val="27"/>
          <w:szCs w:val="27"/>
        </w:rPr>
        <w:t>;</w:t>
      </w:r>
    </w:p>
    <w:p w:rsidR="00CA1CCB" w:rsidRPr="00423DA1" w:rsidRDefault="00CA1CCB" w:rsidP="00425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r w:rsidRPr="00423DA1">
        <w:rPr>
          <w:rFonts w:ascii="Times New Roman" w:hAnsi="Times New Roman" w:cs="Times New Roman"/>
          <w:color w:val="000000"/>
          <w:sz w:val="27"/>
          <w:szCs w:val="27"/>
        </w:rPr>
        <w:t>доля граждан допризывного возраста, имеющих спортивные разряды;</w:t>
      </w:r>
    </w:p>
    <w:p w:rsidR="00CA1CCB" w:rsidRPr="00423DA1" w:rsidRDefault="00CA1CCB" w:rsidP="00425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r w:rsidRPr="00423DA1">
        <w:rPr>
          <w:rFonts w:ascii="Times New Roman" w:hAnsi="Times New Roman" w:cs="Times New Roman"/>
          <w:color w:val="000000"/>
          <w:sz w:val="27"/>
          <w:szCs w:val="27"/>
        </w:rPr>
        <w:t>доля граждан допризывного возраста, обладающих положительной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мотивацией к прохождению военной</w:t>
      </w:r>
      <w:r w:rsidRPr="00423DA1">
        <w:rPr>
          <w:rFonts w:ascii="Times New Roman" w:hAnsi="Times New Roman" w:cs="Times New Roman"/>
          <w:color w:val="000000"/>
          <w:sz w:val="27"/>
          <w:szCs w:val="27"/>
        </w:rPr>
        <w:t xml:space="preserve"> службы;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r w:rsidRPr="00423DA1">
        <w:rPr>
          <w:rFonts w:ascii="Times New Roman" w:hAnsi="Times New Roman" w:cs="Times New Roman"/>
          <w:color w:val="000000"/>
          <w:sz w:val="27"/>
          <w:szCs w:val="27"/>
        </w:rPr>
        <w:t>доля учащихся 10 классов общеобразовательных учреждений, учащихся учреждений начального профессионального образования, среднего профессионального образования, прошедших программу учебных сборо</w:t>
      </w:r>
      <w:r>
        <w:rPr>
          <w:rFonts w:ascii="Times New Roman" w:hAnsi="Times New Roman" w:cs="Times New Roman"/>
          <w:color w:val="000000"/>
          <w:sz w:val="27"/>
          <w:szCs w:val="27"/>
        </w:rPr>
        <w:t>в</w:t>
      </w:r>
      <w:r w:rsidRPr="00423DA1">
        <w:rPr>
          <w:rFonts w:ascii="Times New Roman" w:hAnsi="Times New Roman" w:cs="Times New Roman"/>
          <w:color w:val="000000"/>
          <w:sz w:val="27"/>
          <w:szCs w:val="27"/>
        </w:rPr>
        <w:t xml:space="preserve"> в полном объеме.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Программа оценивается по результатам ее реализации в экономической и социальной сфере.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Реализация программы позволит достичь к 202</w:t>
      </w:r>
      <w:r>
        <w:rPr>
          <w:rFonts w:ascii="Times New Roman" w:hAnsi="Times New Roman" w:cs="Times New Roman"/>
          <w:sz w:val="27"/>
          <w:szCs w:val="27"/>
        </w:rPr>
        <w:t>4</w:t>
      </w:r>
      <w:r w:rsidRPr="00423DA1">
        <w:rPr>
          <w:rFonts w:ascii="Times New Roman" w:hAnsi="Times New Roman" w:cs="Times New Roman"/>
          <w:sz w:val="27"/>
          <w:szCs w:val="27"/>
        </w:rPr>
        <w:t xml:space="preserve"> году следующих результатов: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зарегистриров</w:t>
      </w:r>
      <w:r>
        <w:rPr>
          <w:rFonts w:ascii="Times New Roman" w:hAnsi="Times New Roman" w:cs="Times New Roman"/>
          <w:sz w:val="27"/>
          <w:szCs w:val="27"/>
        </w:rPr>
        <w:t>анные преступления (всего) - 247</w:t>
      </w:r>
      <w:r w:rsidRPr="00423DA1">
        <w:rPr>
          <w:rFonts w:ascii="Times New Roman" w:hAnsi="Times New Roman" w:cs="Times New Roman"/>
          <w:sz w:val="27"/>
          <w:szCs w:val="27"/>
        </w:rPr>
        <w:t>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недопущение совершения террористических актов, снижение рисков совершения террористических актов - выполнено;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 xml:space="preserve">количество погибших и пострадавших в дорожно-транспортных происшествиях на дорогах города </w:t>
      </w:r>
      <w:r>
        <w:rPr>
          <w:rFonts w:ascii="Times New Roman" w:hAnsi="Times New Roman" w:cs="Times New Roman"/>
          <w:sz w:val="27"/>
          <w:szCs w:val="27"/>
        </w:rPr>
        <w:t>– 9</w:t>
      </w:r>
      <w:r w:rsidRPr="008F7CCB">
        <w:rPr>
          <w:rFonts w:ascii="Times New Roman" w:hAnsi="Times New Roman" w:cs="Times New Roman"/>
          <w:sz w:val="27"/>
          <w:szCs w:val="27"/>
        </w:rPr>
        <w:t>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выполнение плана призыва граждан на военную службу, установленную Министерством обороны Российской Федерации.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Социальная эффективность Программы характеризуется улучшением условий проживания населения, снижением риска гибели, обусловленных риском совершения террористического акта, дорожно-транспортного происшествия, чрезвычайной ситуации.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Перечень показателей (индикаторов) реализации программы приведены в приложении №1 к программе.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714E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>4. Обобщенная характеристика подпрограмм, мероприятий</w:t>
      </w:r>
    </w:p>
    <w:p w:rsidR="00CA1CCB" w:rsidRPr="00423DA1" w:rsidRDefault="00CA1CCB" w:rsidP="00714E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>муниципальной программы</w:t>
      </w:r>
    </w:p>
    <w:p w:rsidR="00CA1CCB" w:rsidRPr="00423DA1" w:rsidRDefault="00CA1CCB" w:rsidP="00714E7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Мероприя</w:t>
      </w:r>
      <w:r>
        <w:rPr>
          <w:rFonts w:ascii="Times New Roman" w:hAnsi="Times New Roman" w:cs="Times New Roman"/>
          <w:sz w:val="27"/>
          <w:szCs w:val="27"/>
        </w:rPr>
        <w:t xml:space="preserve">тия программы включены в четыре </w:t>
      </w:r>
      <w:r w:rsidRPr="00423DA1">
        <w:rPr>
          <w:rFonts w:ascii="Times New Roman" w:hAnsi="Times New Roman" w:cs="Times New Roman"/>
          <w:sz w:val="27"/>
          <w:szCs w:val="27"/>
        </w:rPr>
        <w:t>подпрограмм</w:t>
      </w:r>
      <w:r>
        <w:rPr>
          <w:rFonts w:ascii="Times New Roman" w:hAnsi="Times New Roman" w:cs="Times New Roman"/>
          <w:sz w:val="27"/>
          <w:szCs w:val="27"/>
        </w:rPr>
        <w:t>ы</w:t>
      </w:r>
      <w:r w:rsidRPr="00423DA1">
        <w:rPr>
          <w:rFonts w:ascii="Times New Roman" w:hAnsi="Times New Roman" w:cs="Times New Roman"/>
          <w:sz w:val="27"/>
          <w:szCs w:val="27"/>
        </w:rPr>
        <w:t>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1D2D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 xml:space="preserve">Подпрограмма «Обеспечение общественного порядка </w:t>
      </w:r>
    </w:p>
    <w:p w:rsidR="00CA1CCB" w:rsidRDefault="00CA1CCB" w:rsidP="001D2D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 xml:space="preserve">и противодействие преступности в городе Кирсанове» </w:t>
      </w:r>
    </w:p>
    <w:p w:rsidR="00CA1CCB" w:rsidRDefault="00CA1CCB" w:rsidP="001D2D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>предусматривает решение следующих задач:</w:t>
      </w:r>
    </w:p>
    <w:p w:rsidR="00CA1CCB" w:rsidRPr="00423DA1" w:rsidRDefault="00CA1CCB" w:rsidP="001D2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снижение уровня правонарушений в городе;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- </w:t>
      </w:r>
      <w:r w:rsidRPr="00423DA1">
        <w:rPr>
          <w:rFonts w:ascii="Times New Roman" w:hAnsi="Times New Roman" w:cs="Times New Roman"/>
          <w:sz w:val="27"/>
          <w:szCs w:val="27"/>
        </w:rPr>
        <w:t>воссоздание института социальной профилактики и вовлечение общественности в предупреждение правонарушений;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ресоциализация лиц, освободившихся из мест лишения свободы, а также обеспечение исполнения уголовных наказаний, не связанных с лишением свободы;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- </w:t>
      </w:r>
      <w:r w:rsidRPr="00423DA1">
        <w:rPr>
          <w:rFonts w:ascii="Times New Roman" w:hAnsi="Times New Roman" w:cs="Times New Roman"/>
          <w:sz w:val="27"/>
          <w:szCs w:val="27"/>
        </w:rPr>
        <w:t>обеспечение безопасности граждан на улицах и в других общественных местах;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профилактика правонарушений и борьба с преступностью в городе.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714E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>Подпрограмма «Противодействие терроризму и экстремизму в городе Кирсанове» предусматривает решение следующих задач:</w:t>
      </w:r>
    </w:p>
    <w:p w:rsidR="00CA1CCB" w:rsidRPr="00423DA1" w:rsidRDefault="00CA1CCB" w:rsidP="00714E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- </w:t>
      </w:r>
      <w:r w:rsidRPr="00423DA1">
        <w:rPr>
          <w:rFonts w:ascii="Times New Roman" w:hAnsi="Times New Roman" w:cs="Times New Roman"/>
          <w:sz w:val="27"/>
          <w:szCs w:val="27"/>
        </w:rPr>
        <w:t>улучшение социальной защищенности общества и технической укрепленности организаций, предприятий и объектов с массовым пребыванием людей в случае возникновения террористической угрозы;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повышение уровня организованности и бдительности населения в области противодействия террористической угрозе;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обеспечение готовности сил и средств к отражению нападений террористов на объекты транспорта, связи, торговли, места массового пребывания граждан, другие особо важные и охраняемые объекты и минимизацию их последствий;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совершенствование системы информационного противодействия терроризму и экстремизму, предусматривающее задействование органов государственной власти, возможностей правоохранительных органов и спецслужб, общественных организаций, специалистов в области религиозных отношений, образования, культуры, средств массовой информации в осуществлении деятельности на данном направлении.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714E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CA1CCB" w:rsidRDefault="00CA1CCB" w:rsidP="00714E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>Подпрограмма «Повышение безопасности дорожного движения в городе Кирсанове» предусматривает решение следующих задач:</w:t>
      </w:r>
    </w:p>
    <w:p w:rsidR="00CA1CCB" w:rsidRPr="00423DA1" w:rsidRDefault="00CA1CCB" w:rsidP="00714E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совершенствование системы управления деятельностью по повышению безопасности дорожного движения;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повышение правосознания и ответственности участников дорожного движения;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происшествиях;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развитие современной системы оказания помощи пострадавшим в дорожно-транспортных происшествиях.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714E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DA1">
        <w:rPr>
          <w:rFonts w:ascii="Times New Roman" w:hAnsi="Times New Roman" w:cs="Times New Roman"/>
          <w:b/>
          <w:bCs/>
          <w:sz w:val="27"/>
          <w:szCs w:val="27"/>
        </w:rPr>
        <w:t>Подпрограмма «Подготовка граждан к военной службе в городе Кирсанове» предусматривает решение следующих задач: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улучшение состояния здоровья допризывной молодежи;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повышение уровня физической подготовленности допризывной молодежи;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совершенствование военно-патриотического воспитания граждан и повышение мотивации к военной службе;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совершенствование системы получения гражданами мужского пола начальных знаний в области обороны и их обучения по основам военной службы;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- формирование и совершенствование учебно-материальной базы для подготовки граждан к военной службе.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Решение задач в рамках программы будет обеспечено комплексом мероприятий, подробное описание которых приведено в приложение №2 к программе.</w:t>
      </w: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714E76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5</w:t>
      </w:r>
      <w:r w:rsidRPr="00423DA1">
        <w:rPr>
          <w:rFonts w:ascii="Times New Roman" w:hAnsi="Times New Roman" w:cs="Times New Roman"/>
          <w:b/>
          <w:bCs/>
          <w:sz w:val="27"/>
          <w:szCs w:val="27"/>
        </w:rPr>
        <w:t>. Обоснование объема финансовых ресурсов, необходимых для реализации муниципальной программы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Распорядителями бюджетных средств является администрация города.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Финансирование мероприятий программы предусматривается за счет средств бюджета города.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Распределение бюджетных ассигнований на реализацию программы утверждается решением Кирсановского городского Совета народных депутатов Тамбовской области о городском бюджете на очередной финансовый год и на плановый период.</w:t>
      </w:r>
    </w:p>
    <w:p w:rsidR="00CA1CCB" w:rsidRPr="004D4622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D4622">
        <w:rPr>
          <w:rFonts w:ascii="Times New Roman" w:hAnsi="Times New Roman" w:cs="Times New Roman"/>
          <w:color w:val="000000"/>
          <w:sz w:val="27"/>
          <w:szCs w:val="27"/>
        </w:rPr>
        <w:t>Объемы бюджетных ассигнований уточняются ежегодно при формировании бюджета города на очередной финансовый год и на плановый период.</w:t>
      </w:r>
    </w:p>
    <w:p w:rsidR="00CA1CCB" w:rsidRPr="004D4622" w:rsidRDefault="00CA1CCB" w:rsidP="00DE2267">
      <w:pPr>
        <w:pStyle w:val="Standard"/>
        <w:snapToGrid w:val="0"/>
        <w:spacing w:line="20" w:lineRule="atLeast"/>
        <w:ind w:firstLine="720"/>
        <w:jc w:val="both"/>
        <w:rPr>
          <w:snapToGrid w:val="0"/>
          <w:color w:val="000000"/>
          <w:kern w:val="0"/>
          <w:sz w:val="28"/>
          <w:szCs w:val="28"/>
          <w:lang w:eastAsia="ru-RU"/>
        </w:rPr>
      </w:pPr>
      <w:r w:rsidRPr="004D4622">
        <w:rPr>
          <w:snapToGrid w:val="0"/>
          <w:color w:val="000000"/>
          <w:kern w:val="0"/>
          <w:sz w:val="28"/>
          <w:szCs w:val="28"/>
          <w:lang w:eastAsia="ru-RU"/>
        </w:rPr>
        <w:t>«Общий объем финансирования Программы в 2015-2030 годах составит —</w:t>
      </w:r>
      <w:r w:rsidRPr="004D4622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3168,75</w:t>
      </w:r>
      <w:r w:rsidRPr="004D4622">
        <w:rPr>
          <w:color w:val="000000"/>
          <w:sz w:val="28"/>
          <w:szCs w:val="28"/>
        </w:rPr>
        <w:t xml:space="preserve"> </w:t>
      </w:r>
      <w:r w:rsidRPr="004D4622">
        <w:rPr>
          <w:snapToGrid w:val="0"/>
          <w:color w:val="000000"/>
          <w:kern w:val="0"/>
          <w:sz w:val="28"/>
          <w:szCs w:val="28"/>
          <w:lang w:eastAsia="ru-RU"/>
        </w:rPr>
        <w:t>тыс. рублей, в том числе</w:t>
      </w:r>
      <w:r>
        <w:rPr>
          <w:snapToGrid w:val="0"/>
          <w:color w:val="000000"/>
          <w:kern w:val="0"/>
          <w:sz w:val="28"/>
          <w:szCs w:val="28"/>
          <w:lang w:eastAsia="ru-RU"/>
        </w:rPr>
        <w:t xml:space="preserve"> по годам</w:t>
      </w:r>
      <w:r w:rsidRPr="004D4622">
        <w:rPr>
          <w:snapToGrid w:val="0"/>
          <w:color w:val="000000"/>
          <w:kern w:val="0"/>
          <w:sz w:val="28"/>
          <w:szCs w:val="28"/>
          <w:lang w:eastAsia="ru-RU"/>
        </w:rPr>
        <w:t>:</w:t>
      </w:r>
    </w:p>
    <w:p w:rsidR="00CA1CCB" w:rsidRDefault="00CA1CCB" w:rsidP="00DE2267">
      <w:pPr>
        <w:widowControl w:val="0"/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1CCB" w:rsidRPr="00115ADA" w:rsidRDefault="00CA1CCB" w:rsidP="00DE2267">
      <w:pPr>
        <w:widowControl w:val="0"/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0F284D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 xml:space="preserve">  - 2015 год — 980,85 тыс.руб;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A1CCB" w:rsidRPr="00115ADA" w:rsidRDefault="00CA1CCB" w:rsidP="00DE2267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- 2016 год — 2350,0 тыс.руб;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- 2025 год — 1825,4 тыс.руб;</w:t>
      </w:r>
    </w:p>
    <w:p w:rsidR="00CA1CCB" w:rsidRPr="00115ADA" w:rsidRDefault="00CA1CCB" w:rsidP="00DE2267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- 2017 год — 1113,0 тыс.руб;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- 2026 год — 1825,0 тыс.руб;</w:t>
      </w:r>
    </w:p>
    <w:p w:rsidR="00CA1CCB" w:rsidRPr="00115ADA" w:rsidRDefault="00CA1CCB" w:rsidP="00DE2267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- 2018 год — 988,1 тыс.руб;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- 2027 год — 1825,0 тыс.руб;</w:t>
      </w:r>
    </w:p>
    <w:p w:rsidR="00CA1CCB" w:rsidRPr="00115ADA" w:rsidRDefault="00CA1CCB" w:rsidP="00DE2267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- 2019 год — 1336,9 тыс.руб;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- 2028 год — 1825,0 тыс.руб;</w:t>
      </w:r>
    </w:p>
    <w:p w:rsidR="00CA1CCB" w:rsidRPr="00115ADA" w:rsidRDefault="00CA1CCB" w:rsidP="00DE2267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- 2020 год — 759,3 тыс.руб.;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- 2029 год — 1825,0 тыс.руб.</w:t>
      </w:r>
    </w:p>
    <w:p w:rsidR="00CA1CCB" w:rsidRPr="00115ADA" w:rsidRDefault="00CA1CCB" w:rsidP="00DE2267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- 2021 год — 919,6 тыс.руб;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- 2030 год — 1825,0 тыс.руб. </w:t>
      </w:r>
    </w:p>
    <w:p w:rsidR="00CA1CCB" w:rsidRPr="00115ADA" w:rsidRDefault="00CA1CCB" w:rsidP="00DE2267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- 2022 год — 1478,5 тыс.руб;</w:t>
      </w:r>
    </w:p>
    <w:p w:rsidR="00CA1CCB" w:rsidRPr="00115ADA" w:rsidRDefault="00CA1CCB" w:rsidP="00DE2267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>- 2023 год — 1948,4 тыс.руб;</w:t>
      </w:r>
    </w:p>
    <w:p w:rsidR="00CA1CCB" w:rsidRPr="00115ADA" w:rsidRDefault="00CA1CCB" w:rsidP="00DE2267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- 2024 год — </w:t>
      </w:r>
      <w:r>
        <w:rPr>
          <w:rFonts w:ascii="Times New Roman" w:hAnsi="Times New Roman" w:cs="Times New Roman"/>
          <w:color w:val="000000"/>
          <w:sz w:val="28"/>
          <w:szCs w:val="28"/>
        </w:rPr>
        <w:t>343,7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 xml:space="preserve"> тыс.руб;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 xml:space="preserve"> этап реализации 2015 – 2022 годы: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>федеральный бюджет – 0 тыс. рублей: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 xml:space="preserve">бюджет области – 858,4 тыс. рублей: 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 xml:space="preserve">бюджет города – 9067,85 тыс. рублей: </w:t>
      </w:r>
    </w:p>
    <w:p w:rsidR="00CA1CCB" w:rsidRPr="00115ADA" w:rsidRDefault="00CA1CCB" w:rsidP="00424753">
      <w:pPr>
        <w:pStyle w:val="NoSpacing"/>
        <w:rPr>
          <w:color w:val="000000"/>
          <w:szCs w:val="28"/>
        </w:rPr>
      </w:pPr>
      <w:r w:rsidRPr="00115ADA">
        <w:rPr>
          <w:color w:val="000000"/>
          <w:szCs w:val="28"/>
        </w:rPr>
        <w:t>- 2015 год — 980,85 тыс. рублей;</w:t>
      </w:r>
    </w:p>
    <w:p w:rsidR="00CA1CCB" w:rsidRPr="00115ADA" w:rsidRDefault="00CA1CCB" w:rsidP="00424753">
      <w:pPr>
        <w:pStyle w:val="NoSpacing"/>
        <w:rPr>
          <w:color w:val="000000"/>
          <w:szCs w:val="28"/>
        </w:rPr>
      </w:pPr>
      <w:r w:rsidRPr="00115ADA">
        <w:rPr>
          <w:color w:val="000000"/>
          <w:szCs w:val="28"/>
        </w:rPr>
        <w:t>- 2016 год — 2350,0тыс. рублей;</w:t>
      </w:r>
    </w:p>
    <w:p w:rsidR="00CA1CCB" w:rsidRPr="00115ADA" w:rsidRDefault="00CA1CCB" w:rsidP="00424753">
      <w:pPr>
        <w:pStyle w:val="NoSpacing"/>
        <w:rPr>
          <w:color w:val="000000"/>
          <w:szCs w:val="28"/>
        </w:rPr>
      </w:pPr>
      <w:r w:rsidRPr="00115ADA">
        <w:rPr>
          <w:color w:val="000000"/>
          <w:szCs w:val="28"/>
        </w:rPr>
        <w:t>- 2017 год — 1113,0 тыс. рублей;</w:t>
      </w:r>
    </w:p>
    <w:p w:rsidR="00CA1CCB" w:rsidRPr="00115ADA" w:rsidRDefault="00CA1CCB" w:rsidP="00424753">
      <w:pPr>
        <w:pStyle w:val="NoSpacing"/>
        <w:rPr>
          <w:color w:val="000000"/>
          <w:szCs w:val="28"/>
        </w:rPr>
      </w:pPr>
      <w:r w:rsidRPr="00115ADA">
        <w:rPr>
          <w:color w:val="000000"/>
          <w:szCs w:val="28"/>
        </w:rPr>
        <w:t>- 2018 год — 988,1 тыс. рублей;</w:t>
      </w:r>
    </w:p>
    <w:p w:rsidR="00CA1CCB" w:rsidRPr="00115ADA" w:rsidRDefault="00CA1CCB" w:rsidP="00424753">
      <w:pPr>
        <w:pStyle w:val="NoSpacing"/>
        <w:rPr>
          <w:color w:val="000000"/>
          <w:szCs w:val="28"/>
        </w:rPr>
      </w:pPr>
      <w:r w:rsidRPr="00115ADA">
        <w:rPr>
          <w:color w:val="000000"/>
          <w:szCs w:val="28"/>
        </w:rPr>
        <w:t>- 2019 год — 1336,9 тыс. рублей;</w:t>
      </w:r>
    </w:p>
    <w:p w:rsidR="00CA1CCB" w:rsidRPr="00115ADA" w:rsidRDefault="00CA1CCB" w:rsidP="00424753">
      <w:pPr>
        <w:pStyle w:val="NoSpacing"/>
        <w:rPr>
          <w:color w:val="000000"/>
          <w:szCs w:val="28"/>
        </w:rPr>
      </w:pPr>
      <w:r w:rsidRPr="00115ADA">
        <w:rPr>
          <w:color w:val="000000"/>
          <w:szCs w:val="28"/>
        </w:rPr>
        <w:t>- 2020 год — 759,3 тыс. рублей;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>- 2021 год — 919,6 тыс. рублей</w:t>
      </w:r>
    </w:p>
    <w:p w:rsidR="00CA1CCB" w:rsidRPr="00115ADA" w:rsidRDefault="00CA1CCB" w:rsidP="00424753">
      <w:pPr>
        <w:pStyle w:val="NoSpacing"/>
        <w:rPr>
          <w:color w:val="000000"/>
          <w:szCs w:val="28"/>
        </w:rPr>
      </w:pPr>
      <w:r w:rsidRPr="00115ADA">
        <w:rPr>
          <w:color w:val="000000"/>
          <w:szCs w:val="28"/>
        </w:rPr>
        <w:t>- 2022 год — 1478,5 тыс. рублей;</w:t>
      </w:r>
    </w:p>
    <w:p w:rsidR="00CA1CCB" w:rsidRPr="00115ADA" w:rsidRDefault="00CA1CCB" w:rsidP="00424753">
      <w:pPr>
        <w:pStyle w:val="NoSpacing"/>
        <w:rPr>
          <w:color w:val="000000"/>
          <w:szCs w:val="28"/>
        </w:rPr>
      </w:pPr>
    </w:p>
    <w:p w:rsidR="00CA1CCB" w:rsidRPr="00115ADA" w:rsidRDefault="00CA1CCB" w:rsidP="0042475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>внебюджетные источники – 0 тыс. рублей: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 xml:space="preserve"> этап реализации 2023 – 2030 годы: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>федеральный бюджет – 2,6 тыс. рублей: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 xml:space="preserve">бюджет области – 2190,4  тыс. рублей: 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 xml:space="preserve">бюджет города – </w:t>
      </w:r>
      <w:r>
        <w:rPr>
          <w:rFonts w:ascii="Times New Roman" w:hAnsi="Times New Roman" w:cs="Times New Roman"/>
          <w:color w:val="000000"/>
          <w:sz w:val="28"/>
          <w:szCs w:val="28"/>
        </w:rPr>
        <w:t>11049,5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рублей: </w:t>
      </w:r>
    </w:p>
    <w:p w:rsidR="00CA1CCB" w:rsidRPr="00115ADA" w:rsidRDefault="00CA1CCB" w:rsidP="00424753">
      <w:pPr>
        <w:pStyle w:val="NoSpacing"/>
        <w:rPr>
          <w:color w:val="000000"/>
          <w:szCs w:val="28"/>
        </w:rPr>
      </w:pPr>
      <w:r w:rsidRPr="00115ADA">
        <w:rPr>
          <w:color w:val="000000"/>
          <w:szCs w:val="28"/>
        </w:rPr>
        <w:t>- 2023 год — 1948,4 тыс. рублей;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 xml:space="preserve">- 2024 год — </w:t>
      </w:r>
      <w:r>
        <w:rPr>
          <w:rFonts w:ascii="Times New Roman" w:hAnsi="Times New Roman" w:cs="Times New Roman"/>
          <w:color w:val="000000"/>
          <w:sz w:val="28"/>
          <w:szCs w:val="28"/>
        </w:rPr>
        <w:t>343,7</w:t>
      </w:r>
      <w:r w:rsidRPr="00115ADA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>- 2025 год — 1825,4 тыс. рублей;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>- 2026 год — 1825,0 тыс. рублей;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>- 2027 год — 1825,0 тыс. рублей;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>- 2028 год — 1825,0 тыс. рублей;</w:t>
      </w:r>
    </w:p>
    <w:p w:rsidR="00CA1CCB" w:rsidRPr="00115ADA" w:rsidRDefault="00CA1CCB" w:rsidP="004247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>- 2029 год — 1825,0 тыс. рублей;</w:t>
      </w:r>
    </w:p>
    <w:p w:rsidR="00CA1CCB" w:rsidRPr="000F284D" w:rsidRDefault="00CA1CCB" w:rsidP="0042475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15ADA">
        <w:rPr>
          <w:rFonts w:ascii="Times New Roman" w:hAnsi="Times New Roman" w:cs="Times New Roman"/>
          <w:color w:val="000000"/>
          <w:sz w:val="28"/>
          <w:szCs w:val="28"/>
        </w:rPr>
        <w:t>- 2030 год — 1825,0 тыс. рублей</w:t>
      </w:r>
      <w:r w:rsidRPr="000F284D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CA1CCB" w:rsidRPr="00A37A01" w:rsidRDefault="00CA1CCB" w:rsidP="004247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1CCB" w:rsidRPr="00A37A01" w:rsidRDefault="00CA1CCB" w:rsidP="004247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7A01">
        <w:rPr>
          <w:rFonts w:ascii="Times New Roman" w:hAnsi="Times New Roman" w:cs="Times New Roman"/>
          <w:sz w:val="28"/>
          <w:szCs w:val="28"/>
        </w:rPr>
        <w:t>внебюджетные источники – 0 тыс. рублей:</w:t>
      </w:r>
    </w:p>
    <w:p w:rsidR="00CA1CCB" w:rsidRPr="004D4622" w:rsidRDefault="00CA1CCB" w:rsidP="0050744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4622">
        <w:rPr>
          <w:rFonts w:ascii="Times New Roman" w:hAnsi="Times New Roman" w:cs="Times New Roman"/>
          <w:color w:val="000000"/>
          <w:sz w:val="27"/>
          <w:szCs w:val="27"/>
        </w:rPr>
        <w:t>Более подробная информация по ресурсному обеспечению реализации мероприятий программы и прогнозной оценке на период до 2024 года за счет средств бюджета города с указанием главных распорядителей бюджетных средств, представлена в приложении №3 к программе.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9621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CA1CCB" w:rsidRPr="00423DA1" w:rsidRDefault="00CA1CCB" w:rsidP="00962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6</w:t>
      </w:r>
      <w:r w:rsidRPr="00423DA1">
        <w:rPr>
          <w:rFonts w:ascii="Times New Roman" w:hAnsi="Times New Roman" w:cs="Times New Roman"/>
          <w:b/>
          <w:bCs/>
          <w:sz w:val="27"/>
          <w:szCs w:val="27"/>
        </w:rPr>
        <w:t>. Механизмы реализации муниципальной программы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Механизм выполнения поставленных в программе задач основывается на указанных выше целевых установках и представляет собой реализацию определенного перечня мероприятий.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Приобретение материальных средств осуществляется на основании Федерального закона от 05 апреля 2013г.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Общий контроль за выполнением Программы осуществляет администрация города, отдел ГО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423DA1">
        <w:rPr>
          <w:rFonts w:ascii="Times New Roman" w:hAnsi="Times New Roman" w:cs="Times New Roman"/>
          <w:sz w:val="27"/>
          <w:szCs w:val="27"/>
        </w:rPr>
        <w:t xml:space="preserve"> ЧС, общественной безопасно</w:t>
      </w:r>
      <w:r>
        <w:rPr>
          <w:rFonts w:ascii="Times New Roman" w:hAnsi="Times New Roman" w:cs="Times New Roman"/>
          <w:sz w:val="27"/>
          <w:szCs w:val="27"/>
        </w:rPr>
        <w:t>сти и мобилизационной подготовки</w:t>
      </w:r>
      <w:r w:rsidRPr="00423DA1">
        <w:rPr>
          <w:rFonts w:ascii="Times New Roman" w:hAnsi="Times New Roman" w:cs="Times New Roman"/>
          <w:sz w:val="27"/>
          <w:szCs w:val="27"/>
        </w:rPr>
        <w:t xml:space="preserve"> администрации города, которые уточняют показатели по программным мероприятиям, механизм реализации Программы и состав исполнителей.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r w:rsidRPr="00423DA1">
        <w:rPr>
          <w:rFonts w:ascii="Times New Roman" w:hAnsi="Times New Roman" w:cs="Times New Roman"/>
          <w:color w:val="000000"/>
          <w:sz w:val="27"/>
          <w:szCs w:val="27"/>
        </w:rPr>
        <w:t>Заказчик Программы в процессе реализации программных мероприятий: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осуществляет координацию деятельности исполнителей программных мероприятий по их выполнению, обеспечивает эффективное использование средств, выделяемых на реализацию Программы;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с учетом выделенных на реализацию в текущем году финансовых средств уточняет целевые индикаторы, затраты по программным мероприятиям, механизм реализации Программы;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разрабатывает дополнительные меры по привлечению средств из внебюджетных источников;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при необходимости в установленном порядке вносит предложения о продлении срока реализации Программы или ее досрочном прекращении;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несет ответственность за подготовку и реализацию Программы в целом.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обеспечивает реализацию мероприятий Программы с указанием сроков проведения и непосредственных исполнителей, определяет формы реализации мероприятий программы (муниципальный заказ, непосредственная реализация мероприятий Программы ответственными исполнителями).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Участники Программы, ответственные за выполнение перечня мероприятий, ежегодно, до 10 июля и до 15 февраля (нарастающим итогом с начала года) года, следующего за отчетным периодом, представляют в отдел ГО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423DA1">
        <w:rPr>
          <w:rFonts w:ascii="Times New Roman" w:hAnsi="Times New Roman" w:cs="Times New Roman"/>
          <w:sz w:val="27"/>
          <w:szCs w:val="27"/>
        </w:rPr>
        <w:t xml:space="preserve"> ЧС, общественной безопасности</w:t>
      </w:r>
      <w:r>
        <w:rPr>
          <w:rFonts w:ascii="Times New Roman" w:hAnsi="Times New Roman" w:cs="Times New Roman"/>
          <w:sz w:val="27"/>
          <w:szCs w:val="27"/>
        </w:rPr>
        <w:t xml:space="preserve"> и мобилизационной подготовки </w:t>
      </w:r>
      <w:r w:rsidRPr="00423DA1">
        <w:rPr>
          <w:rFonts w:ascii="Times New Roman" w:hAnsi="Times New Roman" w:cs="Times New Roman"/>
          <w:sz w:val="27"/>
          <w:szCs w:val="27"/>
        </w:rPr>
        <w:t>администрации города информацию о ходе выполнения мероприятий Программы.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Отдел ГО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423DA1">
        <w:rPr>
          <w:rFonts w:ascii="Times New Roman" w:hAnsi="Times New Roman" w:cs="Times New Roman"/>
          <w:sz w:val="27"/>
          <w:szCs w:val="27"/>
        </w:rPr>
        <w:t xml:space="preserve"> ЧС, ОБ</w:t>
      </w:r>
      <w:r>
        <w:rPr>
          <w:rFonts w:ascii="Times New Roman" w:hAnsi="Times New Roman" w:cs="Times New Roman"/>
          <w:sz w:val="27"/>
          <w:szCs w:val="27"/>
        </w:rPr>
        <w:t xml:space="preserve"> и МП</w:t>
      </w:r>
      <w:r w:rsidRPr="00423DA1">
        <w:rPr>
          <w:rFonts w:ascii="Times New Roman" w:hAnsi="Times New Roman" w:cs="Times New Roman"/>
          <w:sz w:val="27"/>
          <w:szCs w:val="27"/>
        </w:rPr>
        <w:t xml:space="preserve"> администрации города по итогам за полугодие и год представляет по электронной почте и на бумажном носителе в отдел по экономическому развитию, труду, предпринимательства и муниципального заказа администрации города отчет о ходе реализации муниципальной программы.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Полугодовой и годовой отчеты подлежат размещению на официальном сайте администрации города ответственным исполнителем в сети Интернет.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53"/>
      <w:bookmarkEnd w:id="1"/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Информация по итогам полугодия представляется в срок до 25 июля.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423DA1">
        <w:rPr>
          <w:rFonts w:ascii="Times New Roman" w:hAnsi="Times New Roman" w:cs="Times New Roman"/>
          <w:sz w:val="27"/>
          <w:szCs w:val="27"/>
        </w:rPr>
        <w:t>Информация по итогам года представляется в срок до 01 марта года, следующего за отчетным.</w:t>
      </w: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1CCB" w:rsidRPr="00423DA1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CA1CCB" w:rsidSect="00AE5475">
          <w:headerReference w:type="default" r:id="rId8"/>
          <w:pgSz w:w="11906" w:h="16838"/>
          <w:pgMar w:top="993" w:right="850" w:bottom="1134" w:left="1440" w:header="708" w:footer="708" w:gutter="0"/>
          <w:cols w:space="708"/>
          <w:titlePg/>
          <w:docGrid w:linePitch="360"/>
        </w:sectPr>
      </w:pPr>
    </w:p>
    <w:p w:rsidR="00CA1CCB" w:rsidRDefault="00CA1CCB" w:rsidP="00611956">
      <w:pPr>
        <w:pStyle w:val="NoSpacing"/>
        <w:ind w:left="9204" w:firstLine="708"/>
        <w:rPr>
          <w:sz w:val="24"/>
          <w:szCs w:val="24"/>
        </w:rPr>
      </w:pPr>
      <w:r w:rsidRPr="00611956">
        <w:rPr>
          <w:sz w:val="24"/>
          <w:szCs w:val="24"/>
        </w:rPr>
        <w:t>ПРИЛОЖЕНИЕ №1</w:t>
      </w:r>
    </w:p>
    <w:p w:rsidR="00CA1CCB" w:rsidRDefault="00CA1CCB" w:rsidP="00611956">
      <w:pPr>
        <w:pStyle w:val="NoSpacing"/>
        <w:ind w:left="7080" w:firstLine="708"/>
        <w:rPr>
          <w:sz w:val="24"/>
          <w:szCs w:val="24"/>
        </w:rPr>
      </w:pPr>
      <w:r w:rsidRPr="00611956">
        <w:rPr>
          <w:sz w:val="24"/>
          <w:szCs w:val="24"/>
        </w:rPr>
        <w:t>к муниципальной программе «Обеспечение безопасности</w:t>
      </w:r>
      <w:r>
        <w:rPr>
          <w:sz w:val="24"/>
          <w:szCs w:val="24"/>
        </w:rPr>
        <w:t xml:space="preserve"> </w:t>
      </w:r>
      <w:r w:rsidRPr="00611956">
        <w:rPr>
          <w:sz w:val="24"/>
          <w:szCs w:val="24"/>
        </w:rPr>
        <w:t xml:space="preserve">населения </w:t>
      </w:r>
    </w:p>
    <w:p w:rsidR="00CA1CCB" w:rsidRDefault="00CA1CCB" w:rsidP="00611956">
      <w:pPr>
        <w:pStyle w:val="NoSpacing"/>
        <w:ind w:left="7080" w:firstLine="708"/>
        <w:rPr>
          <w:sz w:val="24"/>
          <w:szCs w:val="24"/>
        </w:rPr>
      </w:pPr>
      <w:r w:rsidRPr="00611956">
        <w:rPr>
          <w:sz w:val="24"/>
          <w:szCs w:val="24"/>
        </w:rPr>
        <w:t xml:space="preserve">города Кирсанова Тамбовской области и </w:t>
      </w:r>
      <w:r>
        <w:rPr>
          <w:sz w:val="24"/>
          <w:szCs w:val="24"/>
        </w:rPr>
        <w:t xml:space="preserve">противодействие </w:t>
      </w:r>
    </w:p>
    <w:p w:rsidR="00CA1CCB" w:rsidRDefault="00CA1CCB" w:rsidP="00226A3D">
      <w:pPr>
        <w:pStyle w:val="NoSpacing"/>
        <w:ind w:left="7080" w:firstLine="708"/>
        <w:rPr>
          <w:sz w:val="24"/>
          <w:szCs w:val="24"/>
        </w:rPr>
      </w:pPr>
      <w:r w:rsidRPr="00611956">
        <w:rPr>
          <w:sz w:val="24"/>
          <w:szCs w:val="24"/>
        </w:rPr>
        <w:t>преступности на 2015-20</w:t>
      </w:r>
      <w:r>
        <w:rPr>
          <w:sz w:val="24"/>
          <w:szCs w:val="24"/>
        </w:rPr>
        <w:t>30 годы»</w:t>
      </w:r>
    </w:p>
    <w:p w:rsidR="00CA1CCB" w:rsidRPr="00611956" w:rsidRDefault="00CA1CCB" w:rsidP="00611956">
      <w:pPr>
        <w:pStyle w:val="NoSpacing"/>
        <w:rPr>
          <w:sz w:val="24"/>
          <w:szCs w:val="24"/>
        </w:rPr>
      </w:pPr>
    </w:p>
    <w:p w:rsidR="00CA1CCB" w:rsidRPr="00D052F3" w:rsidRDefault="00CA1CCB" w:rsidP="00611956">
      <w:pPr>
        <w:pStyle w:val="NoSpacing"/>
        <w:jc w:val="center"/>
        <w:rPr>
          <w:b/>
          <w:color w:val="000000"/>
          <w:szCs w:val="28"/>
        </w:rPr>
      </w:pPr>
      <w:r w:rsidRPr="00D052F3">
        <w:rPr>
          <w:b/>
          <w:color w:val="000000"/>
          <w:szCs w:val="28"/>
        </w:rPr>
        <w:t>ПЕРЕЧЕНЬ</w:t>
      </w:r>
    </w:p>
    <w:p w:rsidR="00CA1CCB" w:rsidRPr="00D052F3" w:rsidRDefault="00CA1CCB" w:rsidP="00611956">
      <w:pPr>
        <w:pStyle w:val="NoSpacing"/>
        <w:jc w:val="center"/>
        <w:rPr>
          <w:b/>
          <w:color w:val="000000"/>
          <w:szCs w:val="28"/>
        </w:rPr>
      </w:pPr>
      <w:r w:rsidRPr="00D052F3">
        <w:rPr>
          <w:b/>
          <w:color w:val="000000"/>
          <w:szCs w:val="28"/>
        </w:rPr>
        <w:t>показателей (индикаторов) муниципальной программы «Обеспечение безопасности населения</w:t>
      </w:r>
    </w:p>
    <w:p w:rsidR="00CA1CCB" w:rsidRPr="00D052F3" w:rsidRDefault="00CA1CCB" w:rsidP="00611956">
      <w:pPr>
        <w:pStyle w:val="NoSpacing"/>
        <w:jc w:val="center"/>
        <w:rPr>
          <w:b/>
          <w:color w:val="000000"/>
          <w:szCs w:val="28"/>
        </w:rPr>
      </w:pPr>
      <w:r w:rsidRPr="00D052F3">
        <w:rPr>
          <w:b/>
          <w:color w:val="000000"/>
          <w:szCs w:val="28"/>
        </w:rPr>
        <w:t>города Кирсанова Тамбовской области и противодействие преступности на 2015-2030 годы», 1 этап реализации (2015 -2022)</w:t>
      </w:r>
    </w:p>
    <w:p w:rsidR="00CA1CCB" w:rsidRPr="00611956" w:rsidRDefault="00CA1CCB" w:rsidP="00611956">
      <w:pPr>
        <w:pStyle w:val="NoSpacing"/>
        <w:rPr>
          <w:sz w:val="24"/>
          <w:szCs w:val="24"/>
        </w:rPr>
      </w:pPr>
    </w:p>
    <w:tbl>
      <w:tblPr>
        <w:tblW w:w="13336" w:type="dxa"/>
        <w:tblCellSpacing w:w="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8"/>
        <w:gridCol w:w="2510"/>
        <w:gridCol w:w="1317"/>
        <w:gridCol w:w="1276"/>
        <w:gridCol w:w="851"/>
        <w:gridCol w:w="850"/>
        <w:gridCol w:w="992"/>
        <w:gridCol w:w="993"/>
        <w:gridCol w:w="992"/>
        <w:gridCol w:w="993"/>
        <w:gridCol w:w="992"/>
        <w:gridCol w:w="992"/>
        <w:gridCol w:w="10"/>
      </w:tblGrid>
      <w:tr w:rsidR="00CA1CCB" w:rsidRPr="00611956" w:rsidTr="00226A3D">
        <w:trPr>
          <w:tblCellSpacing w:w="0" w:type="dxa"/>
        </w:trPr>
        <w:tc>
          <w:tcPr>
            <w:tcW w:w="568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№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</w:t>
            </w:r>
            <w:r w:rsidRPr="00611956">
              <w:rPr>
                <w:sz w:val="24"/>
                <w:szCs w:val="24"/>
                <w:lang w:val="en-US"/>
              </w:rPr>
              <w:t>/</w:t>
            </w:r>
            <w:r w:rsidRPr="00611956">
              <w:rPr>
                <w:sz w:val="24"/>
                <w:szCs w:val="24"/>
              </w:rPr>
              <w:t>п</w:t>
            </w:r>
          </w:p>
        </w:tc>
        <w:tc>
          <w:tcPr>
            <w:tcW w:w="2510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7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Единица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измерения</w:t>
            </w: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 w:rsidR="00CA1CCB" w:rsidRPr="00611956" w:rsidTr="00226A3D">
        <w:trPr>
          <w:tblCellSpacing w:w="0" w:type="dxa"/>
        </w:trPr>
        <w:tc>
          <w:tcPr>
            <w:tcW w:w="568" w:type="dxa"/>
            <w:vMerge/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Значение показателей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vMerge/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2022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</w:tr>
      <w:tr w:rsidR="00CA1CCB" w:rsidRPr="00611956" w:rsidTr="00226A3D">
        <w:trPr>
          <w:gridAfter w:val="1"/>
          <w:wAfter w:w="10" w:type="dxa"/>
          <w:trHeight w:val="945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  <w:lang w:val="en-US"/>
              </w:rPr>
              <w:t>1</w:t>
            </w:r>
            <w:r w:rsidRPr="00611956">
              <w:rPr>
                <w:sz w:val="24"/>
                <w:szCs w:val="24"/>
              </w:rPr>
              <w:t>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Зарегистрированные преступления (всего)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258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256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254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250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249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248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247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246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245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  <w:lang w:val="en-US"/>
              </w:rPr>
              <w:t>2</w:t>
            </w:r>
            <w:r w:rsidRPr="00611956">
              <w:rPr>
                <w:sz w:val="24"/>
                <w:szCs w:val="24"/>
              </w:rPr>
              <w:t>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Недопущение совершения террористических актов, снижение рисков совершения террористич. актов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выполнено/ не выполнено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погибших и пострадавших в дорожно-транспортных происшествиях на дорогах города</w:t>
            </w:r>
          </w:p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23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18</w:t>
            </w:r>
          </w:p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16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</w:tr>
      <w:tr w:rsidR="00CA1CCB" w:rsidRPr="00611956" w:rsidTr="00226A3D">
        <w:trPr>
          <w:tblCellSpacing w:w="0" w:type="dxa"/>
        </w:trPr>
        <w:tc>
          <w:tcPr>
            <w:tcW w:w="568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№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</w:t>
            </w:r>
            <w:r w:rsidRPr="00611956">
              <w:rPr>
                <w:sz w:val="24"/>
                <w:szCs w:val="24"/>
                <w:lang w:val="en-US"/>
              </w:rPr>
              <w:t>/</w:t>
            </w:r>
            <w:r w:rsidRPr="00611956">
              <w:rPr>
                <w:sz w:val="24"/>
                <w:szCs w:val="24"/>
              </w:rPr>
              <w:t>п</w:t>
            </w:r>
          </w:p>
        </w:tc>
        <w:tc>
          <w:tcPr>
            <w:tcW w:w="2510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7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Единица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измерения</w:t>
            </w: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 w:rsidR="00CA1CCB" w:rsidRPr="00611956" w:rsidTr="00226A3D">
        <w:trPr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Значение показателей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2022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  <w:lang w:val="en-US"/>
              </w:rPr>
              <w:t>4</w:t>
            </w:r>
            <w:r w:rsidRPr="00611956">
              <w:rPr>
                <w:sz w:val="24"/>
                <w:szCs w:val="24"/>
              </w:rPr>
              <w:t>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Выполнение плана призыва граждан на военную службу, установленную Министерством обороны Российской Федерации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</w:tr>
      <w:tr w:rsidR="00CA1CCB" w:rsidRPr="00611956" w:rsidTr="00226A3D">
        <w:trPr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611956">
              <w:rPr>
                <w:b/>
                <w:sz w:val="24"/>
                <w:szCs w:val="24"/>
              </w:rPr>
              <w:t>1. Подпрограмма муниципальной программы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611956">
              <w:rPr>
                <w:b/>
                <w:sz w:val="24"/>
                <w:szCs w:val="24"/>
              </w:rPr>
              <w:t>«Обеспечение общественного порядка и противодействие преступности в городе Кирсанове»</w:t>
            </w:r>
          </w:p>
        </w:tc>
      </w:tr>
      <w:tr w:rsidR="00CA1CCB" w:rsidRPr="00611956" w:rsidTr="00226A3D">
        <w:trPr>
          <w:trHeight w:val="390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1.1. Задача подпрограммы: снижение уровня правонарушений в городе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1.1.1.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Преступления, совершенные несовершеннолетними или при их соучастии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</w:tr>
      <w:tr w:rsidR="00CA1CCB" w:rsidRPr="00611956" w:rsidTr="00226A3D">
        <w:trPr>
          <w:trHeight w:val="654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1.2. Задача подпрограммы: ресоциализация лиц, освободившихся из мест лишения свободы,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а также обеспечение исполнения уголовных наказаний, не связанных с лишением свободы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1.2.1.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Преступления, совершенные лицами, ранее их совершавшими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78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77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73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72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71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68</w:t>
            </w:r>
          </w:p>
        </w:tc>
      </w:tr>
      <w:tr w:rsidR="00CA1CCB" w:rsidRPr="00611956" w:rsidTr="00226A3D">
        <w:trPr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1.3. Задача подпрограммы: обеспечение безопасности граждан на улицах и в других общественных местах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1.3.1.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Объекты, оборудованные системами видеонаблюдения</w:t>
            </w:r>
          </w:p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учреждений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15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16</w:t>
            </w:r>
          </w:p>
        </w:tc>
      </w:tr>
      <w:tr w:rsidR="00CA1CCB" w:rsidRPr="00611956" w:rsidTr="00226A3D">
        <w:trPr>
          <w:tblCellSpacing w:w="0" w:type="dxa"/>
        </w:trPr>
        <w:tc>
          <w:tcPr>
            <w:tcW w:w="568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№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</w:t>
            </w:r>
            <w:r w:rsidRPr="00611956">
              <w:rPr>
                <w:sz w:val="24"/>
                <w:szCs w:val="24"/>
                <w:lang w:val="en-US"/>
              </w:rPr>
              <w:t>/</w:t>
            </w:r>
            <w:r w:rsidRPr="00611956">
              <w:rPr>
                <w:sz w:val="24"/>
                <w:szCs w:val="24"/>
              </w:rPr>
              <w:t>п</w:t>
            </w:r>
          </w:p>
        </w:tc>
        <w:tc>
          <w:tcPr>
            <w:tcW w:w="2510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7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Единица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измерения</w:t>
            </w: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 w:rsidR="00CA1CCB" w:rsidRPr="00611956" w:rsidTr="00226A3D">
        <w:trPr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Значение показателей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2022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</w:tr>
      <w:tr w:rsidR="00CA1CCB" w:rsidRPr="00611956" w:rsidTr="00226A3D">
        <w:trPr>
          <w:trHeight w:val="454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611956">
              <w:rPr>
                <w:b/>
                <w:bCs/>
                <w:sz w:val="24"/>
                <w:szCs w:val="24"/>
              </w:rPr>
              <w:t>2. Подпрограмма муниципальной программы «Противодействие терроризму и экстремизму в городе Кирсанове»</w:t>
            </w:r>
          </w:p>
        </w:tc>
      </w:tr>
      <w:tr w:rsidR="00CA1CCB" w:rsidRPr="00611956" w:rsidTr="00226A3D">
        <w:trPr>
          <w:trHeight w:val="688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2.1. Задача подпрограммы: совершенствование систем технической защиты потенциально опасных объектов,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мест массового пребывания людей и объектов жизнеобеспечения, находящихся в собственности или в ведении администрации города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2.1.1.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муниципальных учреждений, оборудованных системой видеонаблюдения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</w:tr>
      <w:tr w:rsidR="00CA1CCB" w:rsidRPr="00611956" w:rsidTr="00226A3D">
        <w:trPr>
          <w:trHeight w:val="410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pacing w:val="-20"/>
                <w:sz w:val="24"/>
                <w:szCs w:val="24"/>
              </w:rPr>
            </w:pPr>
            <w:r w:rsidRPr="00611956">
              <w:rPr>
                <w:spacing w:val="-20"/>
                <w:sz w:val="24"/>
                <w:szCs w:val="24"/>
              </w:rPr>
              <w:t>2.2. Задача подпрограммы: обеспечение антитеррористической деятельности в городе</w:t>
            </w:r>
          </w:p>
        </w:tc>
      </w:tr>
      <w:tr w:rsidR="00CA1CCB" w:rsidRPr="00611956" w:rsidTr="00226A3D">
        <w:trPr>
          <w:gridAfter w:val="1"/>
          <w:wAfter w:w="10" w:type="dxa"/>
          <w:trHeight w:val="870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2.2.1.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Недопущение террористических акций на территории города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</w:t>
            </w:r>
            <w:r w:rsidRPr="00611956">
              <w:rPr>
                <w:sz w:val="24"/>
                <w:szCs w:val="24"/>
                <w:lang w:val="en-US"/>
              </w:rPr>
              <w:t>олнено/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не выполнено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</w:tr>
      <w:tr w:rsidR="00CA1CCB" w:rsidRPr="00611956" w:rsidTr="00226A3D">
        <w:trPr>
          <w:trHeight w:val="385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b/>
                <w:sz w:val="24"/>
                <w:szCs w:val="24"/>
              </w:rPr>
              <w:t>3. Подпрограмма муниципальной программы «Повышение безопасности дорожного движения в городе Кирсанове»</w:t>
            </w:r>
          </w:p>
        </w:tc>
      </w:tr>
      <w:tr w:rsidR="00CA1CCB" w:rsidRPr="00611956" w:rsidTr="00226A3D">
        <w:trPr>
          <w:trHeight w:val="542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3.1. Задача подпрограммы: повышение правосознания и ответственности участников дорожного движения, развитие современной системы оказания помощи пострадавшим в дорожно-транспортных происшествиях</w:t>
            </w:r>
          </w:p>
        </w:tc>
      </w:tr>
      <w:tr w:rsidR="00CA1CCB" w:rsidRPr="00611956" w:rsidTr="00226A3D">
        <w:trPr>
          <w:gridAfter w:val="1"/>
          <w:wAfter w:w="10" w:type="dxa"/>
          <w:trHeight w:val="870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3.1.1.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Транспортный и социальный риск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погибших в дорожно-транспортных происшествиях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</w:tr>
      <w:tr w:rsidR="00CA1CCB" w:rsidRPr="00611956" w:rsidTr="00226A3D">
        <w:trPr>
          <w:trHeight w:val="259"/>
          <w:tblCellSpacing w:w="0" w:type="dxa"/>
        </w:trPr>
        <w:tc>
          <w:tcPr>
            <w:tcW w:w="568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№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</w:t>
            </w:r>
            <w:r w:rsidRPr="00611956">
              <w:rPr>
                <w:sz w:val="24"/>
                <w:szCs w:val="24"/>
                <w:lang w:val="en-US"/>
              </w:rPr>
              <w:t>/</w:t>
            </w:r>
            <w:r w:rsidRPr="00611956">
              <w:rPr>
                <w:sz w:val="24"/>
                <w:szCs w:val="24"/>
              </w:rPr>
              <w:t>п</w:t>
            </w:r>
          </w:p>
        </w:tc>
        <w:tc>
          <w:tcPr>
            <w:tcW w:w="2510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7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Единица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измерения</w:t>
            </w: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 w:rsidR="00CA1CCB" w:rsidRPr="00611956" w:rsidTr="00226A3D">
        <w:trPr>
          <w:trHeight w:val="365"/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Значение показателей</w:t>
            </w:r>
          </w:p>
        </w:tc>
      </w:tr>
      <w:tr w:rsidR="00CA1CCB" w:rsidRPr="00611956" w:rsidTr="00226A3D">
        <w:trPr>
          <w:gridAfter w:val="1"/>
          <w:wAfter w:w="10" w:type="dxa"/>
          <w:trHeight w:val="384"/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2022</w:t>
            </w:r>
          </w:p>
        </w:tc>
      </w:tr>
      <w:tr w:rsidR="00CA1CCB" w:rsidRPr="00611956" w:rsidTr="00226A3D">
        <w:trPr>
          <w:gridAfter w:val="1"/>
          <w:wAfter w:w="10" w:type="dxa"/>
          <w:trHeight w:val="375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</w:tr>
      <w:tr w:rsidR="00CA1CCB" w:rsidRPr="00611956" w:rsidTr="00226A3D">
        <w:trPr>
          <w:trHeight w:val="720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3.2. Задача подпрограммы: 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3.2.1.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мест концентрации ДТП на дорогах города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</w:tr>
      <w:tr w:rsidR="00CA1CCB" w:rsidRPr="00611956" w:rsidTr="00226A3D">
        <w:trPr>
          <w:trHeight w:val="495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3.3. Задача подпрограммы: сокращение детского дорожно-транспортного травматизма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3.3.1.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образовательных учреждений, принявших участие в конкурсах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учреждений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</w:tr>
      <w:tr w:rsidR="00CA1CCB" w:rsidRPr="00611956" w:rsidTr="00226A3D">
        <w:trPr>
          <w:trHeight w:val="399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b/>
                <w:bCs/>
                <w:sz w:val="24"/>
                <w:szCs w:val="24"/>
              </w:rPr>
              <w:t>4. Подпрограмма муниципальной программы «Подготовка граждан к военной службе в городе Кирсанове»</w:t>
            </w:r>
          </w:p>
        </w:tc>
      </w:tr>
      <w:tr w:rsidR="00CA1CCB" w:rsidRPr="00611956" w:rsidTr="00226A3D">
        <w:trPr>
          <w:trHeight w:val="405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4.1. Задача подпрограммы: улучшение состояния здоровья допризывной молодёжи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4.1.1.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Доля граждан, по состоянию подлежащих призыву на военную службу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71,0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73,0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75,0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78,0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82,0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83,0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86,0</w:t>
            </w:r>
          </w:p>
        </w:tc>
      </w:tr>
      <w:tr w:rsidR="00CA1CCB" w:rsidRPr="00611956" w:rsidTr="00226A3D">
        <w:trPr>
          <w:trHeight w:val="371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4.2. Повышение уровня физической подготовленности допризывной молодёжи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4.2.1.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Доля граждан доприз</w:t>
            </w:r>
            <w:r>
              <w:rPr>
                <w:sz w:val="24"/>
                <w:szCs w:val="24"/>
              </w:rPr>
              <w:t>ывного</w:t>
            </w:r>
            <w:r w:rsidRPr="00611956">
              <w:rPr>
                <w:sz w:val="24"/>
                <w:szCs w:val="24"/>
              </w:rPr>
              <w:t xml:space="preserve"> возраста, имеющих спортивные разряды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5,5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5,6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5,7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5,8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5,9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6,1</w:t>
            </w:r>
          </w:p>
        </w:tc>
        <w:tc>
          <w:tcPr>
            <w:tcW w:w="992" w:type="dxa"/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6,2</w:t>
            </w:r>
          </w:p>
        </w:tc>
        <w:tc>
          <w:tcPr>
            <w:tcW w:w="992" w:type="dxa"/>
          </w:tcPr>
          <w:p w:rsidR="00CA1CCB" w:rsidRPr="00611956" w:rsidRDefault="00CA1CCB" w:rsidP="00590327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6,3</w:t>
            </w:r>
          </w:p>
        </w:tc>
      </w:tr>
      <w:tr w:rsidR="00CA1CCB" w:rsidRPr="00611956" w:rsidTr="00226A3D">
        <w:trPr>
          <w:tblCellSpacing w:w="0" w:type="dxa"/>
        </w:trPr>
        <w:tc>
          <w:tcPr>
            <w:tcW w:w="568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№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</w:t>
            </w:r>
            <w:r w:rsidRPr="00611956">
              <w:rPr>
                <w:sz w:val="24"/>
                <w:szCs w:val="24"/>
                <w:lang w:val="en-US"/>
              </w:rPr>
              <w:t>/</w:t>
            </w:r>
            <w:r w:rsidRPr="00611956">
              <w:rPr>
                <w:sz w:val="24"/>
                <w:szCs w:val="24"/>
              </w:rPr>
              <w:t>п</w:t>
            </w:r>
          </w:p>
        </w:tc>
        <w:tc>
          <w:tcPr>
            <w:tcW w:w="2510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7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Единица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измерения</w:t>
            </w: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 w:rsidR="00CA1CCB" w:rsidRPr="00611956" w:rsidTr="00226A3D">
        <w:trPr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Значение показателей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2022</w:t>
            </w:r>
          </w:p>
        </w:tc>
      </w:tr>
      <w:tr w:rsidR="00CA1CCB" w:rsidRPr="00611956" w:rsidTr="00226A3D">
        <w:trPr>
          <w:gridAfter w:val="1"/>
          <w:wAfter w:w="10" w:type="dxa"/>
          <w:trHeight w:val="329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</w:tr>
      <w:tr w:rsidR="00CA1CCB" w:rsidRPr="00611956" w:rsidTr="00226A3D">
        <w:trPr>
          <w:trHeight w:val="297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4.3. Совершенствование военно-патриотического воспитания граждан и повышение мотивации к военной службе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4.3.1.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Доля граждан доприз. возраста, обладающих положит. мотивацией к прохождению в/службы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64,0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65,0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66,0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67,0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68,0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69,0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71,0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72,0</w:t>
            </w:r>
          </w:p>
        </w:tc>
      </w:tr>
      <w:tr w:rsidR="00CA1CCB" w:rsidRPr="00611956" w:rsidTr="00226A3D">
        <w:trPr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4.4. Совершенствование системы получения гражданами мужского пола начальных знаний в области обороны</w:t>
            </w:r>
          </w:p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 их обучения по основам военной службы</w:t>
            </w:r>
          </w:p>
        </w:tc>
      </w:tr>
      <w:tr w:rsidR="00CA1CCB" w:rsidRPr="00611956" w:rsidTr="00226A3D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4.4.1.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Доля учащихся 10 классов общеобразоват. учреждений, учащихся учреждений НПО,СПО, прошедших программу учебных сборов в полном объеме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95,6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95,6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95,8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96,0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96,2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96,5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97,0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97,2</w:t>
            </w:r>
          </w:p>
        </w:tc>
        <w:tc>
          <w:tcPr>
            <w:tcW w:w="992" w:type="dxa"/>
          </w:tcPr>
          <w:p w:rsidR="00CA1CCB" w:rsidRPr="00611956" w:rsidRDefault="00CA1CCB" w:rsidP="006119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97,5</w:t>
            </w:r>
          </w:p>
        </w:tc>
      </w:tr>
    </w:tbl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Pr="004D4622" w:rsidRDefault="00CA1CCB" w:rsidP="00226A3D">
      <w:pPr>
        <w:pStyle w:val="NoSpacing"/>
        <w:jc w:val="center"/>
        <w:rPr>
          <w:b/>
          <w:color w:val="000000"/>
          <w:szCs w:val="28"/>
        </w:rPr>
      </w:pPr>
      <w:r w:rsidRPr="004D4622">
        <w:rPr>
          <w:b/>
          <w:color w:val="000000"/>
          <w:szCs w:val="28"/>
        </w:rPr>
        <w:t>ПЕРЕЧЕНЬ</w:t>
      </w:r>
    </w:p>
    <w:p w:rsidR="00CA1CCB" w:rsidRPr="004D4622" w:rsidRDefault="00CA1CCB" w:rsidP="00226A3D">
      <w:pPr>
        <w:pStyle w:val="NoSpacing"/>
        <w:jc w:val="center"/>
        <w:rPr>
          <w:b/>
          <w:color w:val="000000"/>
          <w:szCs w:val="28"/>
        </w:rPr>
      </w:pPr>
      <w:r w:rsidRPr="004D4622">
        <w:rPr>
          <w:b/>
          <w:color w:val="000000"/>
          <w:szCs w:val="28"/>
        </w:rPr>
        <w:t>показателей (индикаторов) муниципальной программы «Обеспечение безопасности населения</w:t>
      </w:r>
    </w:p>
    <w:p w:rsidR="00CA1CCB" w:rsidRPr="004D4622" w:rsidRDefault="00CA1CCB" w:rsidP="00226A3D">
      <w:pPr>
        <w:pStyle w:val="NoSpacing"/>
        <w:jc w:val="center"/>
        <w:rPr>
          <w:b/>
          <w:color w:val="000000"/>
          <w:szCs w:val="28"/>
        </w:rPr>
      </w:pPr>
      <w:r w:rsidRPr="004D4622">
        <w:rPr>
          <w:b/>
          <w:color w:val="000000"/>
          <w:szCs w:val="28"/>
        </w:rPr>
        <w:t>города Кирсанова Тамбовской области и противодействие преступности на 2015-2030 годы», 2 этап реализации (2023 -2030)</w:t>
      </w: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tbl>
      <w:tblPr>
        <w:tblW w:w="13336" w:type="dxa"/>
        <w:tblCellSpacing w:w="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8"/>
        <w:gridCol w:w="2510"/>
        <w:gridCol w:w="1317"/>
        <w:gridCol w:w="1276"/>
        <w:gridCol w:w="851"/>
        <w:gridCol w:w="850"/>
        <w:gridCol w:w="992"/>
        <w:gridCol w:w="993"/>
        <w:gridCol w:w="992"/>
        <w:gridCol w:w="993"/>
        <w:gridCol w:w="992"/>
        <w:gridCol w:w="992"/>
        <w:gridCol w:w="10"/>
      </w:tblGrid>
      <w:tr w:rsidR="00CA1CCB" w:rsidRPr="00611956" w:rsidTr="00A352F6">
        <w:trPr>
          <w:tblCellSpacing w:w="0" w:type="dxa"/>
        </w:trPr>
        <w:tc>
          <w:tcPr>
            <w:tcW w:w="568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№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</w:t>
            </w:r>
            <w:r w:rsidRPr="00611956">
              <w:rPr>
                <w:sz w:val="24"/>
                <w:szCs w:val="24"/>
                <w:lang w:val="en-US"/>
              </w:rPr>
              <w:t>/</w:t>
            </w:r>
            <w:r w:rsidRPr="00611956">
              <w:rPr>
                <w:sz w:val="24"/>
                <w:szCs w:val="24"/>
              </w:rPr>
              <w:t>п</w:t>
            </w:r>
          </w:p>
        </w:tc>
        <w:tc>
          <w:tcPr>
            <w:tcW w:w="2510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7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Единица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измерения</w:t>
            </w: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 w:rsidR="00CA1CCB" w:rsidRPr="00611956" w:rsidTr="00A352F6">
        <w:trPr>
          <w:tblCellSpacing w:w="0" w:type="dxa"/>
        </w:trPr>
        <w:tc>
          <w:tcPr>
            <w:tcW w:w="568" w:type="dxa"/>
            <w:vMerge/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Значение показателей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vMerge/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30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</w:tr>
      <w:tr w:rsidR="00CA1CCB" w:rsidRPr="00611956" w:rsidTr="00A352F6">
        <w:trPr>
          <w:gridAfter w:val="1"/>
          <w:wAfter w:w="10" w:type="dxa"/>
          <w:trHeight w:val="945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  <w:lang w:val="en-US"/>
              </w:rPr>
              <w:t>1</w:t>
            </w:r>
            <w:r w:rsidRPr="00611956">
              <w:rPr>
                <w:sz w:val="24"/>
                <w:szCs w:val="24"/>
              </w:rPr>
              <w:t>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Зарегистрированные преступления (всего)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258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1CCB" w:rsidRPr="00611956" w:rsidRDefault="00CA1CCB" w:rsidP="00226A3D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3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  <w:lang w:val="en-US"/>
              </w:rPr>
              <w:t>2</w:t>
            </w:r>
            <w:r w:rsidRPr="00611956">
              <w:rPr>
                <w:sz w:val="24"/>
                <w:szCs w:val="24"/>
              </w:rPr>
              <w:t>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Недопущение совершения террористических актов, снижение рисков совершения террористич. актов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выполнено/ не выполнено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погибших и пострадавших в дорожно-транспортных происшествиях на дорогах города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23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1CCB" w:rsidRPr="00611956" w:rsidTr="00A352F6">
        <w:trPr>
          <w:tblCellSpacing w:w="0" w:type="dxa"/>
        </w:trPr>
        <w:tc>
          <w:tcPr>
            <w:tcW w:w="568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№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</w:t>
            </w:r>
            <w:r w:rsidRPr="00611956">
              <w:rPr>
                <w:sz w:val="24"/>
                <w:szCs w:val="24"/>
                <w:lang w:val="en-US"/>
              </w:rPr>
              <w:t>/</w:t>
            </w:r>
            <w:r w:rsidRPr="00611956">
              <w:rPr>
                <w:sz w:val="24"/>
                <w:szCs w:val="24"/>
              </w:rPr>
              <w:t>п</w:t>
            </w:r>
          </w:p>
        </w:tc>
        <w:tc>
          <w:tcPr>
            <w:tcW w:w="2510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7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Единица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измерения</w:t>
            </w: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 w:rsidR="00CA1CCB" w:rsidRPr="00611956" w:rsidTr="00A352F6">
        <w:trPr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Значение показателей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2022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  <w:lang w:val="en-US"/>
              </w:rPr>
              <w:t>4</w:t>
            </w:r>
            <w:r w:rsidRPr="00611956">
              <w:rPr>
                <w:sz w:val="24"/>
                <w:szCs w:val="24"/>
              </w:rPr>
              <w:t>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Выполнение плана призыва граждан на военную службу, установленную Министерством обороны Российской Федерации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100</w:t>
            </w:r>
          </w:p>
        </w:tc>
      </w:tr>
      <w:tr w:rsidR="00CA1CCB" w:rsidRPr="00611956" w:rsidTr="00A352F6">
        <w:trPr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611956">
              <w:rPr>
                <w:b/>
                <w:sz w:val="24"/>
                <w:szCs w:val="24"/>
              </w:rPr>
              <w:t>1. Подпрограмма муниципальной программы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611956">
              <w:rPr>
                <w:b/>
                <w:sz w:val="24"/>
                <w:szCs w:val="24"/>
              </w:rPr>
              <w:t>«Обеспечение общественного порядка и противодействие преступности в городе Кирсанове»</w:t>
            </w:r>
          </w:p>
        </w:tc>
      </w:tr>
      <w:tr w:rsidR="00CA1CCB" w:rsidRPr="00611956" w:rsidTr="00A352F6">
        <w:trPr>
          <w:trHeight w:val="390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1.1. Задача подпрограммы: снижение уровня правонарушений в городе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1.1.1.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Преступления, совершенные несовершеннолетними или при их соучастии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</w:tr>
      <w:tr w:rsidR="00CA1CCB" w:rsidRPr="00611956" w:rsidTr="00A352F6">
        <w:trPr>
          <w:trHeight w:val="654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1.2. Задача подпрограммы: ресоциализация лиц, освободившихся из мест лишения свободы,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а также обеспечение исполнения уголовных наказаний, не связанных с лишением свободы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1.2.1.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Преступления, совершенные лицами, ранее их совершавшими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CA1CCB" w:rsidRPr="00611956" w:rsidTr="00A352F6">
        <w:trPr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1.3. Задача подпрограммы: обеспечение безопасности граждан на улицах и в других общественных местах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1.3.1.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Объекты, оборудованные системами видеонаблюдения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учреждений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</w:tr>
      <w:tr w:rsidR="00CA1CCB" w:rsidRPr="00611956" w:rsidTr="00A352F6">
        <w:trPr>
          <w:tblCellSpacing w:w="0" w:type="dxa"/>
        </w:trPr>
        <w:tc>
          <w:tcPr>
            <w:tcW w:w="568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№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</w:t>
            </w:r>
            <w:r w:rsidRPr="00611956">
              <w:rPr>
                <w:sz w:val="24"/>
                <w:szCs w:val="24"/>
                <w:lang w:val="en-US"/>
              </w:rPr>
              <w:t>/</w:t>
            </w:r>
            <w:r w:rsidRPr="00611956">
              <w:rPr>
                <w:sz w:val="24"/>
                <w:szCs w:val="24"/>
              </w:rPr>
              <w:t>п</w:t>
            </w:r>
          </w:p>
        </w:tc>
        <w:tc>
          <w:tcPr>
            <w:tcW w:w="2510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7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Единица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измерения</w:t>
            </w: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 w:rsidR="00CA1CCB" w:rsidRPr="00611956" w:rsidTr="00A352F6">
        <w:trPr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Значение показателей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30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</w:tr>
      <w:tr w:rsidR="00CA1CCB" w:rsidRPr="00611956" w:rsidTr="00A352F6">
        <w:trPr>
          <w:trHeight w:val="454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611956">
              <w:rPr>
                <w:b/>
                <w:bCs/>
                <w:sz w:val="24"/>
                <w:szCs w:val="24"/>
              </w:rPr>
              <w:t>2. Подпрограмма муниципальной программы «Противодействие терроризму и экстремизму в городе Кирсанове»</w:t>
            </w:r>
          </w:p>
        </w:tc>
      </w:tr>
      <w:tr w:rsidR="00CA1CCB" w:rsidRPr="00611956" w:rsidTr="00A352F6">
        <w:trPr>
          <w:trHeight w:val="688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2.1. Задача подпрограммы: совершенствование систем технической защиты потенциально опасных объектов,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мест массового пребывания людей и объектов жизнеобеспечения, находящихся в собственности или в ведении администрации города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2.1.1.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муниципальных учреждений, оборудованных системой видеонаблюдения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</w:tr>
      <w:tr w:rsidR="00CA1CCB" w:rsidRPr="00611956" w:rsidTr="00A352F6">
        <w:trPr>
          <w:trHeight w:val="410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pacing w:val="-20"/>
                <w:sz w:val="24"/>
                <w:szCs w:val="24"/>
              </w:rPr>
            </w:pPr>
            <w:r w:rsidRPr="00611956">
              <w:rPr>
                <w:spacing w:val="-20"/>
                <w:sz w:val="24"/>
                <w:szCs w:val="24"/>
              </w:rPr>
              <w:t>2.2. Задача подпрограммы: обеспечение антитеррористической деятельности в городе</w:t>
            </w:r>
          </w:p>
        </w:tc>
      </w:tr>
      <w:tr w:rsidR="00CA1CCB" w:rsidRPr="00611956" w:rsidTr="00A352F6">
        <w:trPr>
          <w:gridAfter w:val="1"/>
          <w:wAfter w:w="10" w:type="dxa"/>
          <w:trHeight w:val="870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2.2.1.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Недопущение террористических акций на территории города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</w:t>
            </w:r>
            <w:r w:rsidRPr="00611956">
              <w:rPr>
                <w:sz w:val="24"/>
                <w:szCs w:val="24"/>
                <w:lang w:val="en-US"/>
              </w:rPr>
              <w:t>олнено/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не выполнено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выполнено</w:t>
            </w:r>
          </w:p>
        </w:tc>
      </w:tr>
      <w:tr w:rsidR="00CA1CCB" w:rsidRPr="00611956" w:rsidTr="00A352F6">
        <w:trPr>
          <w:trHeight w:val="385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b/>
                <w:sz w:val="24"/>
                <w:szCs w:val="24"/>
              </w:rPr>
              <w:t>3. Подпрограмма муниципальной программы «Повышение безопасности дорожного движения в городе Кирсанове»</w:t>
            </w:r>
          </w:p>
        </w:tc>
      </w:tr>
      <w:tr w:rsidR="00CA1CCB" w:rsidRPr="00611956" w:rsidTr="00A352F6">
        <w:trPr>
          <w:trHeight w:val="542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3.1. Задача подпрограммы: повышение правосознания и ответственности участников дорожного движения, развитие современной системы оказания помощи пострадавшим в дорожно-транспортных происшествиях</w:t>
            </w:r>
          </w:p>
        </w:tc>
      </w:tr>
      <w:tr w:rsidR="00CA1CCB" w:rsidRPr="00611956" w:rsidTr="00A352F6">
        <w:trPr>
          <w:gridAfter w:val="1"/>
          <w:wAfter w:w="10" w:type="dxa"/>
          <w:trHeight w:val="870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3.1.1.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Транспортный и социальный риск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погибших в дорожно-транспортных происшествиях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</w:tr>
      <w:tr w:rsidR="00CA1CCB" w:rsidRPr="00611956" w:rsidTr="00A352F6">
        <w:trPr>
          <w:trHeight w:val="259"/>
          <w:tblCellSpacing w:w="0" w:type="dxa"/>
        </w:trPr>
        <w:tc>
          <w:tcPr>
            <w:tcW w:w="568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№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</w:t>
            </w:r>
            <w:r w:rsidRPr="00611956">
              <w:rPr>
                <w:sz w:val="24"/>
                <w:szCs w:val="24"/>
                <w:lang w:val="en-US"/>
              </w:rPr>
              <w:t>/</w:t>
            </w:r>
            <w:r w:rsidRPr="00611956">
              <w:rPr>
                <w:sz w:val="24"/>
                <w:szCs w:val="24"/>
              </w:rPr>
              <w:t>п</w:t>
            </w:r>
          </w:p>
        </w:tc>
        <w:tc>
          <w:tcPr>
            <w:tcW w:w="2510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7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Единица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измерения</w:t>
            </w: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 w:rsidR="00CA1CCB" w:rsidRPr="00611956" w:rsidTr="00A352F6">
        <w:trPr>
          <w:trHeight w:val="365"/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Значение показателей</w:t>
            </w:r>
          </w:p>
        </w:tc>
      </w:tr>
      <w:tr w:rsidR="00CA1CCB" w:rsidRPr="00611956" w:rsidTr="00A352F6">
        <w:trPr>
          <w:gridAfter w:val="1"/>
          <w:wAfter w:w="10" w:type="dxa"/>
          <w:trHeight w:val="384"/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30</w:t>
            </w:r>
          </w:p>
        </w:tc>
      </w:tr>
      <w:tr w:rsidR="00CA1CCB" w:rsidRPr="00611956" w:rsidTr="00A352F6">
        <w:trPr>
          <w:gridAfter w:val="1"/>
          <w:wAfter w:w="10" w:type="dxa"/>
          <w:trHeight w:val="375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</w:tr>
      <w:tr w:rsidR="00CA1CCB" w:rsidRPr="00611956" w:rsidTr="00A352F6">
        <w:trPr>
          <w:trHeight w:val="720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3.2. Задача подпрограммы: 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3.2.1.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мест концентрации ДТП на дорогах города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0</w:t>
            </w:r>
          </w:p>
        </w:tc>
      </w:tr>
      <w:tr w:rsidR="00CA1CCB" w:rsidRPr="00611956" w:rsidTr="00A352F6">
        <w:trPr>
          <w:trHeight w:val="495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3.3. Задача подпрограммы: сокращение детского дорожно-транспортного травматизма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3.3.1.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образовательных учреждений, принявших участие в конкурсах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количество учреждений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</w:tr>
      <w:tr w:rsidR="00CA1CCB" w:rsidRPr="00611956" w:rsidTr="00A352F6">
        <w:trPr>
          <w:trHeight w:val="399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b/>
                <w:bCs/>
                <w:sz w:val="24"/>
                <w:szCs w:val="24"/>
              </w:rPr>
              <w:t>4. Подпрограмма муниципальной программы «Подготовка граждан к военной службе в городе Кирсанове»</w:t>
            </w:r>
          </w:p>
        </w:tc>
      </w:tr>
      <w:tr w:rsidR="00CA1CCB" w:rsidRPr="00611956" w:rsidTr="00A352F6">
        <w:trPr>
          <w:trHeight w:val="405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4.1. Задача подпрограммы: улучшение состояния здоровья допризывной молодёжи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4.1.1.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Доля граждан, по состоянию подлежащих призыву на военную службу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87,0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993856" w:rsidRDefault="00CA1CCB" w:rsidP="00993856">
            <w:pPr>
              <w:jc w:val="center"/>
              <w:rPr>
                <w:rFonts w:ascii="Times New Roman" w:hAnsi="Times New Roman" w:cs="Times New Roman"/>
              </w:rPr>
            </w:pPr>
            <w:r w:rsidRPr="00993856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993856" w:rsidRDefault="00CA1CCB" w:rsidP="00993856">
            <w:pPr>
              <w:jc w:val="center"/>
              <w:rPr>
                <w:rFonts w:ascii="Times New Roman" w:hAnsi="Times New Roman" w:cs="Times New Roman"/>
              </w:rPr>
            </w:pPr>
            <w:r w:rsidRPr="00993856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993856" w:rsidRDefault="00CA1CCB" w:rsidP="00993856">
            <w:pPr>
              <w:jc w:val="center"/>
              <w:rPr>
                <w:rFonts w:ascii="Times New Roman" w:hAnsi="Times New Roman" w:cs="Times New Roman"/>
              </w:rPr>
            </w:pPr>
            <w:r w:rsidRPr="00993856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993856" w:rsidRDefault="00CA1CCB" w:rsidP="00993856">
            <w:pPr>
              <w:jc w:val="center"/>
              <w:rPr>
                <w:rFonts w:ascii="Times New Roman" w:hAnsi="Times New Roman" w:cs="Times New Roman"/>
              </w:rPr>
            </w:pPr>
            <w:r w:rsidRPr="00993856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993856" w:rsidRDefault="00CA1CCB" w:rsidP="00993856">
            <w:pPr>
              <w:jc w:val="center"/>
              <w:rPr>
                <w:rFonts w:ascii="Times New Roman" w:hAnsi="Times New Roman" w:cs="Times New Roman"/>
              </w:rPr>
            </w:pPr>
            <w:r w:rsidRPr="00993856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993856" w:rsidRDefault="00CA1CCB" w:rsidP="00993856">
            <w:pPr>
              <w:jc w:val="center"/>
              <w:rPr>
                <w:rFonts w:ascii="Times New Roman" w:hAnsi="Times New Roman" w:cs="Times New Roman"/>
              </w:rPr>
            </w:pPr>
            <w:r w:rsidRPr="00993856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</w:tcPr>
          <w:p w:rsidR="00CA1CCB" w:rsidRPr="00993856" w:rsidRDefault="00CA1CCB" w:rsidP="00993856">
            <w:pPr>
              <w:jc w:val="center"/>
              <w:rPr>
                <w:rFonts w:ascii="Times New Roman" w:hAnsi="Times New Roman" w:cs="Times New Roman"/>
              </w:rPr>
            </w:pPr>
            <w:r w:rsidRPr="00993856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</w:tcPr>
          <w:p w:rsidR="00CA1CCB" w:rsidRPr="00993856" w:rsidRDefault="00CA1CCB" w:rsidP="00993856">
            <w:pPr>
              <w:jc w:val="center"/>
              <w:rPr>
                <w:rFonts w:ascii="Times New Roman" w:hAnsi="Times New Roman" w:cs="Times New Roman"/>
              </w:rPr>
            </w:pPr>
            <w:r w:rsidRPr="00993856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CA1CCB" w:rsidRPr="00611956" w:rsidTr="00A352F6">
        <w:trPr>
          <w:trHeight w:val="371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4.2. Повышение уровня физической подготовленности допризывной молодёжи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4.2.1.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Доля граждан доприз</w:t>
            </w:r>
            <w:r>
              <w:rPr>
                <w:sz w:val="24"/>
                <w:szCs w:val="24"/>
              </w:rPr>
              <w:t>ывного</w:t>
            </w:r>
            <w:r w:rsidRPr="00611956">
              <w:rPr>
                <w:sz w:val="24"/>
                <w:szCs w:val="24"/>
              </w:rPr>
              <w:t xml:space="preserve"> возраста, имеющих спортивные разряды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5</w:t>
            </w:r>
          </w:p>
        </w:tc>
      </w:tr>
      <w:tr w:rsidR="00CA1CCB" w:rsidRPr="00611956" w:rsidTr="00A352F6">
        <w:trPr>
          <w:tblCellSpacing w:w="0" w:type="dxa"/>
        </w:trPr>
        <w:tc>
          <w:tcPr>
            <w:tcW w:w="568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№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</w:t>
            </w:r>
            <w:r w:rsidRPr="00611956">
              <w:rPr>
                <w:sz w:val="24"/>
                <w:szCs w:val="24"/>
                <w:lang w:val="en-US"/>
              </w:rPr>
              <w:t>/</w:t>
            </w:r>
            <w:r w:rsidRPr="00611956">
              <w:rPr>
                <w:sz w:val="24"/>
                <w:szCs w:val="24"/>
              </w:rPr>
              <w:t>п</w:t>
            </w:r>
          </w:p>
        </w:tc>
        <w:tc>
          <w:tcPr>
            <w:tcW w:w="2510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7" w:type="dxa"/>
            <w:vMerge w:val="restart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Единица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измерения</w:t>
            </w: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 w:rsidR="00CA1CCB" w:rsidRPr="00611956" w:rsidTr="00A352F6">
        <w:trPr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8941" w:type="dxa"/>
            <w:gridSpan w:val="10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Значение показателей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30</w:t>
            </w:r>
          </w:p>
        </w:tc>
      </w:tr>
      <w:tr w:rsidR="00CA1CCB" w:rsidRPr="00611956" w:rsidTr="00A352F6">
        <w:trPr>
          <w:gridAfter w:val="1"/>
          <w:wAfter w:w="10" w:type="dxa"/>
          <w:trHeight w:val="329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12</w:t>
            </w:r>
          </w:p>
        </w:tc>
      </w:tr>
      <w:tr w:rsidR="00CA1CCB" w:rsidRPr="00611956" w:rsidTr="00A352F6">
        <w:trPr>
          <w:trHeight w:val="297"/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4.3. Совершенствование военно-патриотического воспитания граждан и повышение мотивации к военной службе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4.3.1.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Доля граждан доприз. возраста, обладающих положит. мотивацией к прохождению в/службы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r w:rsidRPr="006119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r w:rsidRPr="00611956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r w:rsidRPr="00611956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r w:rsidRPr="00611956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r w:rsidRPr="00611956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  <w:r w:rsidRPr="00611956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  <w:r w:rsidRPr="00611956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  <w:r w:rsidRPr="00611956">
              <w:rPr>
                <w:sz w:val="24"/>
                <w:szCs w:val="24"/>
              </w:rPr>
              <w:t>,0</w:t>
            </w:r>
          </w:p>
        </w:tc>
      </w:tr>
      <w:tr w:rsidR="00CA1CCB" w:rsidRPr="00611956" w:rsidTr="00A352F6">
        <w:trPr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4.4. Совершенствование системы получения гражданами мужского пола начальных знаний в области обороны</w:t>
            </w:r>
          </w:p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и их обучения по основам военной службы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4.4.1.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Доля учащихся 10 классов общеобразоват. учреждений, учащихся учреждений НПО,СПО, прошедших программу учебных сборов в полном объеме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97,7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8,0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8,0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8,0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8,0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8,0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8,0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 w:rsidRPr="0061195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8,0</w:t>
            </w:r>
          </w:p>
        </w:tc>
      </w:tr>
      <w:tr w:rsidR="00CA1CCB" w:rsidRPr="00611956" w:rsidTr="00A352F6">
        <w:trPr>
          <w:tblCellSpacing w:w="0" w:type="dxa"/>
        </w:trPr>
        <w:tc>
          <w:tcPr>
            <w:tcW w:w="13336" w:type="dxa"/>
            <w:gridSpan w:val="13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4D4622" w:rsidRDefault="00CA1CCB" w:rsidP="00993856">
            <w:pPr>
              <w:pStyle w:val="NoSpacing"/>
              <w:jc w:val="center"/>
              <w:rPr>
                <w:b/>
                <w:color w:val="000000"/>
                <w:sz w:val="24"/>
                <w:szCs w:val="24"/>
              </w:rPr>
            </w:pPr>
            <w:r w:rsidRPr="004D4622">
              <w:rPr>
                <w:b/>
                <w:color w:val="000000"/>
                <w:sz w:val="24"/>
                <w:szCs w:val="24"/>
              </w:rPr>
              <w:t>5. «Прочие основные мероприятия муниципальной программы, не вошедшие в подпрограммы в городе Кирсанове»</w:t>
            </w:r>
          </w:p>
        </w:tc>
      </w:tr>
      <w:tr w:rsidR="00CA1CCB" w:rsidRPr="00611956" w:rsidTr="00A352F6">
        <w:trPr>
          <w:gridAfter w:val="1"/>
          <w:wAfter w:w="10" w:type="dxa"/>
          <w:tblCellSpacing w:w="0" w:type="dxa"/>
        </w:trPr>
        <w:tc>
          <w:tcPr>
            <w:tcW w:w="568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4D4622" w:rsidRDefault="00CA1CCB" w:rsidP="00993856">
            <w:pPr>
              <w:pStyle w:val="NoSpacing"/>
              <w:jc w:val="center"/>
              <w:rPr>
                <w:color w:val="000000"/>
                <w:sz w:val="24"/>
                <w:szCs w:val="24"/>
              </w:rPr>
            </w:pPr>
            <w:r w:rsidRPr="004D4622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1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конвертов</w:t>
            </w:r>
          </w:p>
        </w:tc>
        <w:tc>
          <w:tcPr>
            <w:tcW w:w="1317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276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Mar>
              <w:top w:w="0" w:type="dxa"/>
              <w:left w:w="11" w:type="dxa"/>
              <w:bottom w:w="0" w:type="dxa"/>
              <w:right w:w="0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A1CCB" w:rsidRPr="00611956" w:rsidRDefault="00CA1CCB" w:rsidP="0099385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Default="00CA1CCB" w:rsidP="00611956">
      <w:pPr>
        <w:pStyle w:val="NoSpacing"/>
        <w:rPr>
          <w:sz w:val="24"/>
          <w:szCs w:val="24"/>
        </w:rPr>
      </w:pPr>
    </w:p>
    <w:p w:rsidR="00CA1CCB" w:rsidRPr="00590327" w:rsidRDefault="00CA1CCB" w:rsidP="00590327">
      <w:pPr>
        <w:pStyle w:val="NoSpacing"/>
        <w:ind w:left="8496" w:firstLine="708"/>
        <w:rPr>
          <w:szCs w:val="28"/>
        </w:rPr>
      </w:pPr>
      <w:r w:rsidRPr="00590327">
        <w:rPr>
          <w:szCs w:val="28"/>
        </w:rPr>
        <w:t>ПРИЛОЖЕНИЕ №2</w:t>
      </w:r>
    </w:p>
    <w:p w:rsidR="00CA1CCB" w:rsidRPr="00590327" w:rsidRDefault="00CA1CCB" w:rsidP="00611956">
      <w:pPr>
        <w:pStyle w:val="NoSpacing"/>
        <w:rPr>
          <w:szCs w:val="28"/>
        </w:rPr>
      </w:pP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  <w:t xml:space="preserve">к муниципальной программе «Обеспечение безопасности </w:t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>
        <w:rPr>
          <w:szCs w:val="28"/>
        </w:rPr>
        <w:tab/>
      </w:r>
      <w:r w:rsidRPr="00590327">
        <w:rPr>
          <w:szCs w:val="28"/>
        </w:rPr>
        <w:t xml:space="preserve">населения города Кирсанова Тамбовской области и </w:t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 w:rsidRPr="00590327">
        <w:rPr>
          <w:szCs w:val="28"/>
        </w:rPr>
        <w:tab/>
      </w:r>
      <w:r>
        <w:rPr>
          <w:szCs w:val="28"/>
        </w:rPr>
        <w:tab/>
      </w:r>
      <w:r w:rsidRPr="00590327">
        <w:rPr>
          <w:szCs w:val="28"/>
        </w:rPr>
        <w:t xml:space="preserve">противодействие </w:t>
      </w:r>
      <w:r w:rsidRPr="00590327">
        <w:rPr>
          <w:szCs w:val="28"/>
        </w:rPr>
        <w:tab/>
        <w:t>преступности на 2015-20</w:t>
      </w:r>
      <w:r>
        <w:rPr>
          <w:szCs w:val="28"/>
        </w:rPr>
        <w:t>30</w:t>
      </w:r>
      <w:r w:rsidRPr="00590327">
        <w:rPr>
          <w:szCs w:val="28"/>
        </w:rPr>
        <w:t xml:space="preserve"> годы»</w:t>
      </w:r>
    </w:p>
    <w:p w:rsidR="00CA1CCB" w:rsidRDefault="00CA1CCB" w:rsidP="008257BA">
      <w:pPr>
        <w:spacing w:after="0"/>
        <w:jc w:val="center"/>
        <w:rPr>
          <w:rFonts w:ascii="Times New Roman" w:hAnsi="Times New Roman" w:cs="Times New Roman"/>
          <w:b/>
          <w:szCs w:val="28"/>
        </w:rPr>
      </w:pPr>
    </w:p>
    <w:p w:rsidR="00CA1CCB" w:rsidRPr="008257BA" w:rsidRDefault="00CA1CCB" w:rsidP="008257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57BA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CA1CCB" w:rsidRPr="008257BA" w:rsidRDefault="00CA1CCB" w:rsidP="008257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57BA">
        <w:rPr>
          <w:rFonts w:ascii="Times New Roman" w:hAnsi="Times New Roman" w:cs="Times New Roman"/>
          <w:b/>
          <w:sz w:val="28"/>
          <w:szCs w:val="28"/>
        </w:rPr>
        <w:t>муниципальной программы «Обеспечение безопасности населения города Кирсанова Тамбовской области</w:t>
      </w:r>
    </w:p>
    <w:p w:rsidR="00CA1CCB" w:rsidRPr="008257BA" w:rsidRDefault="00CA1CCB" w:rsidP="008257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57BA">
        <w:rPr>
          <w:rFonts w:ascii="Times New Roman" w:hAnsi="Times New Roman" w:cs="Times New Roman"/>
          <w:b/>
          <w:sz w:val="28"/>
          <w:szCs w:val="28"/>
        </w:rPr>
        <w:t>и противодействие преступности на 2015-2030 годы»  1 этап реализации (2015-2022)</w:t>
      </w:r>
    </w:p>
    <w:p w:rsidR="00CA1CCB" w:rsidRPr="000F284D" w:rsidRDefault="00CA1CCB" w:rsidP="000F284D">
      <w:pPr>
        <w:suppressAutoHyphens/>
        <w:spacing w:before="10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tbl>
      <w:tblPr>
        <w:tblW w:w="15461" w:type="dxa"/>
        <w:tblInd w:w="-606" w:type="dxa"/>
        <w:tblLayout w:type="fixed"/>
        <w:tblLook w:val="0000"/>
      </w:tblPr>
      <w:tblGrid>
        <w:gridCol w:w="567"/>
        <w:gridCol w:w="2694"/>
        <w:gridCol w:w="105"/>
        <w:gridCol w:w="2588"/>
        <w:gridCol w:w="425"/>
        <w:gridCol w:w="1134"/>
        <w:gridCol w:w="6"/>
        <w:gridCol w:w="136"/>
        <w:gridCol w:w="709"/>
        <w:gridCol w:w="142"/>
        <w:gridCol w:w="567"/>
        <w:gridCol w:w="56"/>
        <w:gridCol w:w="75"/>
        <w:gridCol w:w="10"/>
        <w:gridCol w:w="851"/>
        <w:gridCol w:w="142"/>
        <w:gridCol w:w="992"/>
        <w:gridCol w:w="992"/>
        <w:gridCol w:w="1134"/>
        <w:gridCol w:w="1134"/>
        <w:gridCol w:w="1002"/>
      </w:tblGrid>
      <w:tr w:rsidR="00CA1CCB" w:rsidRPr="000F284D" w:rsidTr="000F284D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№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Наименование подпрограммы, основного мероприятия, мероприятия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Ответственный исполнитель, соисполнители</w:t>
            </w:r>
          </w:p>
        </w:tc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Ожидаемые непосредственные результаты</w:t>
            </w:r>
          </w:p>
        </w:tc>
        <w:tc>
          <w:tcPr>
            <w:tcW w:w="5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Объемы финансирования, тыс. рублей, в т.ч.</w:t>
            </w:r>
          </w:p>
        </w:tc>
      </w:tr>
      <w:tr w:rsidR="00CA1CCB" w:rsidRPr="000F284D" w:rsidTr="000F284D">
        <w:trPr>
          <w:trHeight w:val="10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наименование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единица изме-рения</w:t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значение (по годам реализации мероприятия)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по годам,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федера-льный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бюджет Тамбовской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бюджет города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внебюд-жетные средства</w:t>
            </w:r>
          </w:p>
        </w:tc>
      </w:tr>
      <w:tr w:rsidR="00CA1CCB" w:rsidRPr="000F284D" w:rsidTr="000F284D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</w:t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</w:tr>
      <w:tr w:rsidR="00CA1CCB" w:rsidRPr="000F284D" w:rsidTr="000F284D">
        <w:trPr>
          <w:trHeight w:val="520"/>
        </w:trPr>
        <w:tc>
          <w:tcPr>
            <w:tcW w:w="1546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1. Подпрограмма «Обеспечение общественного порядка и противодействие преступности в городе Кирсанове»</w:t>
            </w:r>
          </w:p>
        </w:tc>
      </w:tr>
      <w:tr w:rsidR="00CA1CCB" w:rsidRPr="000F284D" w:rsidTr="000F284D">
        <w:trPr>
          <w:trHeight w:val="3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1.1.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Оборудование мест массового пребывания граждан средствами видеонаблюдения (приобретение комплектующих устройств для работы системы видеонаблюдения)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объектов, оборудо-ванных системами видеонаблюдения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шт.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99,85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99,85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4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180,0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85,6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85,6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2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46,6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27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657,05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657,05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1.2.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Поддержание в рабочем состоянии средств видеонаблюдения на территории города (мелкий ремонт, техническое обслуживание, закупка запасных частей и т.п.)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объектов, оборудо-ванных системами видео-наблюде-ния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шт.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21,4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13,5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41,3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5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76,2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76,2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1.3.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Изготовление агитационного материала по профилактике мошенничества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Зарегистрированные преступления (всего)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преступлений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7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7,0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 по подпрограмме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99,85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99,85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218,5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57,6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81,3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81,3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8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751,25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751,25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3"/>
        </w:trPr>
        <w:tc>
          <w:tcPr>
            <w:tcW w:w="1546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2. Подпрограмма «Противодействие терроризму и экстремизму в городе Кирсанове»</w:t>
            </w:r>
          </w:p>
        </w:tc>
      </w:tr>
      <w:tr w:rsidR="00CA1CCB" w:rsidRPr="000F284D" w:rsidTr="000F284D">
        <w:trPr>
          <w:trHeight w:val="35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2.1.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Оснащение системой видеонаблюдения муниципальных учреждений города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ЧС, ОБ и МП администрации города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мун. учреждений, оборудованных системой видеонаблюдения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Ед.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39,6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189,6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6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2.2.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Приобретение стационарного металлодетектора арочного типа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ЧС, ОБ и МП администрации города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Недопущение террористических акций на территории города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Вып./не вып.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2.3.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Приобретение ручного металлоискателя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ЧС, ОБ и МП администрации города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Недопущение террористических акций на территории города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Вып./не вып.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47,0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47,0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2.4.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Оснащение тревожной кнопкой муниципальных учреждений города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ЧС, ОБ и МП администрации города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мун. Учреждений, оборудованных тревожной кнопкой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Ед.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33,4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33,4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33,4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2.5.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Исполнение государственных полномочий по обеспечению деятельности административных комиссий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Административная комиссия администрации города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Недопущение террористических акций на территории города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Ед.</w:t>
            </w:r>
          </w:p>
        </w:tc>
        <w:tc>
          <w:tcPr>
            <w:tcW w:w="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4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1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1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2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211,1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191,1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266,2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 xml:space="preserve">Итого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858,4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858,4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 по подпрограмме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120,0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191,1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266,2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7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1128,4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858,4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5"/>
        </w:trPr>
        <w:tc>
          <w:tcPr>
            <w:tcW w:w="1546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3. Подпрограмма «Повышение безопасности дорожного движения в городе Кирсанове»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3.1.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Проведение городских и участие в областных мероприятиях детей по изучению правил дорожного движения и вопросам профилактики детского дорожно-транспортного травматизма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образования администрации города, МОМВД России «Кирсановский» (по согласованию)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образовательных учреждений, принявших участие в конкурсе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шт.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 xml:space="preserve">Итого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65,0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65,0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3.2.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 xml:space="preserve">Приобретение оборудования и подготовка учебного класса (группы) в образовательных учреждениях города для обучения правилам дорожного движения 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образования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образо-вательных учреждений, оборудованных учебными классами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шт.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13,0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CA1CCB" w:rsidRPr="000F284D" w:rsidTr="000F284D">
        <w:trPr>
          <w:trHeight w:val="4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CA1CCB" w:rsidRPr="000F284D" w:rsidTr="000F284D">
        <w:trPr>
          <w:trHeight w:val="56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48,0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3.3.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Установка и замена ограждающих устройств в опасных местах в т. ч. проектные работы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города, отдел архитектуры и перспектив развития города, отдел ЖКХ и благоустройства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Сокращение количества мест концентрации ДТП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ед.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680,1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680,1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6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680,1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680,1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3.4.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Замена и установка дорожных знаков, внесение изменений в схему размещения дорожных знаков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Сокращение количества погибших и пострадавших в ДТП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260,0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479,3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479,3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132,1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132,1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395,9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395,9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35,2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112,4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66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1435,7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1435,7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4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3.5.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Приобретение, установка, реконструкция и мелкий ремонт светофорных объектов в т.ч. проектные работы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Сокращение количества погибших и пострадавших в ДТП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157,8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346,7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346,7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80,4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80,4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8,0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13,5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6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661,4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661,4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3.6.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Нанесение горизонтальной дорожной разметки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Сокращение количества погибших и пострадавших в ДТП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401,8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439,3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439,3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600,5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542,1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542,1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471,6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471,6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479,0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479,0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596,1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596,1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1115,91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1115,91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7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4646,31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4646,31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3.7.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Приобретение искусственных неровностей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Сокращение количества погибших и пострадавших в ДТП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41,4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204,6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36,7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53,3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66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376,0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376,0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7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3.8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Разработка комплексной схемы организации безопасности дорожного движения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Сокращение количества погибших и пострадавших в ДТП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чел.</w:t>
            </w: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2015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4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2016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2017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2018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2019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2020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2021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2022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 по подпрограмме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881,0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881,0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2170,0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881,0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881,0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637,6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637,6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1039,3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1039,3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534,2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534,2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728,5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728,5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1131,0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1131,0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8002,6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8002,6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1546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4. Подпрограмма «Подготовка граждан к военной службе в городе Кирсанове»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4.1.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Организация и проведение 5-дневных учебных сборов: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 учащихся 10 классов муниципальных общеобразовательных учреждений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образования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учащихся 10 классов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44,0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 по подпрограмме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44,0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Всего по муниципальной программе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980,85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980,85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2350,0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2350,0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1113,0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1113,0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988,1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988,1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1336,9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1146,9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759,3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548,2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919,6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728,5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1478,5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1212,3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0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9926,25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858,4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9067,85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</w:tbl>
    <w:p w:rsidR="00CA1CCB" w:rsidRDefault="00CA1CCB" w:rsidP="000F284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A1CCB" w:rsidRPr="000F284D" w:rsidRDefault="00CA1CCB" w:rsidP="000F284D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CA1CCB" w:rsidRPr="000F284D" w:rsidRDefault="00CA1CCB" w:rsidP="000F284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CA1CCB" w:rsidRPr="000F284D" w:rsidRDefault="00CA1CCB" w:rsidP="000F284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CA1CCB" w:rsidRPr="000F284D" w:rsidRDefault="00CA1CCB" w:rsidP="000F284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zh-CN"/>
        </w:rPr>
      </w:pPr>
      <w:r w:rsidRPr="000F284D">
        <w:rPr>
          <w:rFonts w:ascii="Times New Roman" w:hAnsi="Times New Roman" w:cs="Times New Roman"/>
          <w:b/>
          <w:sz w:val="28"/>
          <w:szCs w:val="28"/>
          <w:lang w:eastAsia="zh-CN"/>
        </w:rPr>
        <w:t>Перечень мероприятий</w:t>
      </w:r>
    </w:p>
    <w:p w:rsidR="00CA1CCB" w:rsidRPr="000F284D" w:rsidRDefault="00CA1CCB" w:rsidP="000F284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zh-CN"/>
        </w:rPr>
      </w:pPr>
      <w:r w:rsidRPr="000F284D">
        <w:rPr>
          <w:rFonts w:ascii="Times New Roman" w:hAnsi="Times New Roman" w:cs="Times New Roman"/>
          <w:b/>
          <w:sz w:val="28"/>
          <w:szCs w:val="28"/>
          <w:lang w:eastAsia="zh-CN"/>
        </w:rPr>
        <w:t>муниципальной программы «Обеспечение безопасности населения города Кирсанова Тамбовской области</w:t>
      </w:r>
    </w:p>
    <w:p w:rsidR="00CA1CCB" w:rsidRPr="000F284D" w:rsidRDefault="00CA1CCB" w:rsidP="000F284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zh-CN"/>
        </w:rPr>
      </w:pPr>
      <w:r w:rsidRPr="000F284D">
        <w:rPr>
          <w:rFonts w:ascii="Times New Roman" w:hAnsi="Times New Roman" w:cs="Times New Roman"/>
          <w:b/>
          <w:sz w:val="28"/>
          <w:szCs w:val="28"/>
          <w:lang w:eastAsia="zh-CN"/>
        </w:rPr>
        <w:t>и противодействие преступности на 2015-2030 годы»  2 этап реализации (2023-2030)</w:t>
      </w:r>
    </w:p>
    <w:p w:rsidR="00CA1CCB" w:rsidRPr="000F284D" w:rsidRDefault="00CA1CCB" w:rsidP="000F284D">
      <w:pPr>
        <w:suppressAutoHyphens/>
        <w:spacing w:before="10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tbl>
      <w:tblPr>
        <w:tblW w:w="15461" w:type="dxa"/>
        <w:tblInd w:w="-606" w:type="dxa"/>
        <w:tblLayout w:type="fixed"/>
        <w:tblLook w:val="0000"/>
      </w:tblPr>
      <w:tblGrid>
        <w:gridCol w:w="567"/>
        <w:gridCol w:w="2694"/>
        <w:gridCol w:w="105"/>
        <w:gridCol w:w="2588"/>
        <w:gridCol w:w="425"/>
        <w:gridCol w:w="1134"/>
        <w:gridCol w:w="6"/>
        <w:gridCol w:w="136"/>
        <w:gridCol w:w="709"/>
        <w:gridCol w:w="142"/>
        <w:gridCol w:w="567"/>
        <w:gridCol w:w="131"/>
        <w:gridCol w:w="10"/>
        <w:gridCol w:w="851"/>
        <w:gridCol w:w="142"/>
        <w:gridCol w:w="992"/>
        <w:gridCol w:w="992"/>
        <w:gridCol w:w="1134"/>
        <w:gridCol w:w="1134"/>
        <w:gridCol w:w="1002"/>
      </w:tblGrid>
      <w:tr w:rsidR="00CA1CCB" w:rsidRPr="000F284D" w:rsidTr="000F284D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№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Наименование подпрограммы, основного мероприятия, мероприятия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Ответственный исполнитель, соисполнители</w:t>
            </w:r>
          </w:p>
        </w:tc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Ожидаемые непосредственные результаты</w:t>
            </w:r>
          </w:p>
        </w:tc>
        <w:tc>
          <w:tcPr>
            <w:tcW w:w="5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Объемы финансирования, тыс. рублей, в т.ч.</w:t>
            </w:r>
          </w:p>
        </w:tc>
      </w:tr>
      <w:tr w:rsidR="00CA1CCB" w:rsidRPr="000F284D" w:rsidTr="000F284D">
        <w:trPr>
          <w:trHeight w:val="10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наименование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единица изме-рения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значение (по годам реализации мероприятия)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по годам,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федера-льный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бюджет Тамбовской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бюджет города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внебюд-жетные средства</w:t>
            </w:r>
          </w:p>
        </w:tc>
      </w:tr>
      <w:tr w:rsidR="00CA1CCB" w:rsidRPr="000F284D" w:rsidTr="000F284D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</w:tr>
      <w:tr w:rsidR="00CA1CCB" w:rsidRPr="000F284D" w:rsidTr="000F284D">
        <w:trPr>
          <w:trHeight w:val="520"/>
        </w:trPr>
        <w:tc>
          <w:tcPr>
            <w:tcW w:w="154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1. Подпрограмма «Обеспечение общественного порядка и противодействие преступности в городе Кирсанове»</w:t>
            </w:r>
          </w:p>
        </w:tc>
      </w:tr>
      <w:tr w:rsidR="00CA1CCB" w:rsidRPr="000F284D" w:rsidTr="000F284D">
        <w:trPr>
          <w:trHeight w:val="3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1.1.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Оборудование мест массового пребывания граждан средствами видеонаблюдения (приобретение комплектующих устройств для работы системы видеонаблюдения)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объектов, оборудо-ванных системами видеонаблюдения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шт.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60,0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4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30</w:t>
            </w: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30</w:t>
            </w: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2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27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9B55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3</w:t>
            </w:r>
            <w:r>
              <w:rPr>
                <w:rFonts w:ascii="Times New Roman" w:hAnsi="Times New Roman" w:cs="Times New Roman"/>
                <w:b/>
                <w:lang w:eastAsia="zh-CN"/>
              </w:rPr>
              <w:t>30</w:t>
            </w:r>
            <w:r w:rsidRPr="000F284D">
              <w:rPr>
                <w:rFonts w:ascii="Times New Roman" w:hAnsi="Times New Roman" w:cs="Times New Roman"/>
                <w:b/>
                <w:lang w:eastAsia="zh-CN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9B55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3</w:t>
            </w:r>
            <w:r>
              <w:rPr>
                <w:rFonts w:ascii="Times New Roman" w:hAnsi="Times New Roman" w:cs="Times New Roman"/>
                <w:b/>
                <w:lang w:eastAsia="zh-CN"/>
              </w:rPr>
              <w:t>30</w:t>
            </w:r>
            <w:r w:rsidRPr="000F284D">
              <w:rPr>
                <w:rFonts w:ascii="Times New Roman" w:hAnsi="Times New Roman" w:cs="Times New Roman"/>
                <w:b/>
                <w:lang w:eastAsia="zh-CN"/>
              </w:rPr>
              <w:t>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1.2.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Поддержание в рабочем состоянии средств видеонаблюдения на территории города (мелкий ремонт, техническое обслуживание, закупка запасных частей и т.п.)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объектов, оборудо-ванных системами видео-наблюде-ния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шт.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60,0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20</w:t>
            </w: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20</w:t>
            </w: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5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9B55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</w:t>
            </w:r>
            <w:r>
              <w:rPr>
                <w:rFonts w:ascii="Times New Roman" w:hAnsi="Times New Roman" w:cs="Times New Roman"/>
                <w:b/>
                <w:lang w:eastAsia="zh-CN"/>
              </w:rPr>
              <w:t>40</w:t>
            </w:r>
            <w:r w:rsidRPr="000F284D">
              <w:rPr>
                <w:rFonts w:ascii="Times New Roman" w:hAnsi="Times New Roman" w:cs="Times New Roman"/>
                <w:b/>
                <w:lang w:eastAsia="zh-CN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9B55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</w:t>
            </w:r>
            <w:r>
              <w:rPr>
                <w:rFonts w:ascii="Times New Roman" w:hAnsi="Times New Roman" w:cs="Times New Roman"/>
                <w:b/>
                <w:lang w:eastAsia="zh-CN"/>
              </w:rPr>
              <w:t>40</w:t>
            </w:r>
            <w:r w:rsidRPr="000F284D">
              <w:rPr>
                <w:rFonts w:ascii="Times New Roman" w:hAnsi="Times New Roman" w:cs="Times New Roman"/>
                <w:b/>
                <w:lang w:eastAsia="zh-CN"/>
              </w:rPr>
              <w:t>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1.3.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Изготовление агитационного материала по профилактике мошенничества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Зарегистрированные преступления (всего)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преступлений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7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 по подпрограмме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120,0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5</w:t>
            </w:r>
            <w:r w:rsidRPr="000F284D">
              <w:rPr>
                <w:rFonts w:ascii="Times New Roman" w:hAnsi="Times New Roman" w:cs="Times New Roman"/>
                <w:b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5</w:t>
            </w:r>
            <w:r w:rsidRPr="000F284D">
              <w:rPr>
                <w:rFonts w:ascii="Times New Roman" w:hAnsi="Times New Roman" w:cs="Times New Roman"/>
                <w:b/>
                <w:lang w:eastAsia="zh-CN"/>
              </w:rPr>
              <w:t>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8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9B55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</w:t>
            </w:r>
            <w:r>
              <w:rPr>
                <w:rFonts w:ascii="Times New Roman" w:hAnsi="Times New Roman" w:cs="Times New Roman"/>
                <w:b/>
                <w:lang w:eastAsia="zh-CN"/>
              </w:rPr>
              <w:t>7</w:t>
            </w:r>
            <w:r w:rsidRPr="000F284D">
              <w:rPr>
                <w:rFonts w:ascii="Times New Roman" w:hAnsi="Times New Roman" w:cs="Times New Roman"/>
                <w:b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9B55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</w:t>
            </w:r>
            <w:r>
              <w:rPr>
                <w:rFonts w:ascii="Times New Roman" w:hAnsi="Times New Roman" w:cs="Times New Roman"/>
                <w:b/>
                <w:lang w:eastAsia="zh-CN"/>
              </w:rPr>
              <w:t>7</w:t>
            </w:r>
            <w:r w:rsidRPr="000F284D">
              <w:rPr>
                <w:rFonts w:ascii="Times New Roman" w:hAnsi="Times New Roman" w:cs="Times New Roman"/>
                <w:b/>
                <w:lang w:eastAsia="zh-CN"/>
              </w:rPr>
              <w:t>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3"/>
        </w:trPr>
        <w:tc>
          <w:tcPr>
            <w:tcW w:w="154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2. Подпрограмма «Противодействие терроризму и экстремизму в городе Кирсанове»</w:t>
            </w:r>
          </w:p>
        </w:tc>
      </w:tr>
      <w:tr w:rsidR="00CA1CCB" w:rsidRPr="000F284D" w:rsidTr="000F284D">
        <w:trPr>
          <w:trHeight w:val="35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2.1.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Оснащение системой видеонаблюдения муниципальных учреждений города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мун. учреждений, оборудованных системой видеонаблюдения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Ед.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6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2.2.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Приобретение стационарного металлодетектора арочного типа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Недопущение террористических акций на территории города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Вып./не вып.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2.3.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Приобретение ручного металлоискателя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Недопущение террористических акций на территории города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Вып./не вып.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вып.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2.4.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Оснащение тревожной кнопкой муниципальных учреждений города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мун. Учреждений, оборудованных тревожной кнопкой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Ед.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2.5.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Исполнение государственных полномочий по обеспечению деятельности административных комиссий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Административная комиссия администрации города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Недопущение террористических акций на территории города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Ед.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273,0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4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267,4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267,4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1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1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2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4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 xml:space="preserve">Итого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2190,4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2190,4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 по подпрограмме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267,4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267,4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7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2190,4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2190,4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5"/>
        </w:trPr>
        <w:tc>
          <w:tcPr>
            <w:tcW w:w="154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3. Подпрограмма «Повышение безопасности дорожного движения в городе Кирсанове»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3.1.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Проведение городских и участие в областных мероприятиях детей по изучению правил дорожного движения и вопросам профилактики детского дорожно-транспортного травматизма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образования администрации города, МОМВД России «Кирсановский» (по согласованию)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образовательных учреждений, принявших участие в конкурсе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шт.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 xml:space="preserve">Итого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90,0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3.2.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 xml:space="preserve">Приобретение оборудования и подготовка учебного класса (группы) в образовательных учреждениях города для обучения правилам дорожного движения 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образования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образо-вательных учреждений, оборудованных учебными классами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шт.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CA1CCB" w:rsidRPr="000F284D" w:rsidTr="000F284D">
        <w:trPr>
          <w:trHeight w:val="4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CA1CCB" w:rsidRPr="000F284D" w:rsidTr="000F284D">
        <w:trPr>
          <w:trHeight w:val="56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120,0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3.3.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Установка и замена ограждающих устройств в опасных местах в т. ч. проектные работы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города, отдел архитектуры и перспектив развития города, отдел ЖКХ и благоустройства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Сокращение количества мест концентрации ДТП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ед.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6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3.4.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Замена и установка дорожных знаков, внесение изменений в схему размещения дорожных знаков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Сокращение количества погибших и пострадавших в ДТП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6,64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6,64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66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306,64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306,64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4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3.5.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Приобретение, установка, реконструкция и мелкий ремонт светофорных объектов в т.ч. проектные работы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Сокращение количества погибших и пострадавших в ДТП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28,6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28,6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6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128,1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128,1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3.6.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Нанесение горизонтальной дорожной разметки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Сокращение количества погибших и пострадавших в ДТП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1519,76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1519,76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2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1372,5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7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9754,76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9754,76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3.7.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Приобретение искусственных неровностей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ГО, ЧС и ОБ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Сокращение количества погибших и пострадавших в ДТП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66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 по подпрограмме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1555,0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1500,0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39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10579,5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10579,5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154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4. Подпрограмма «Подготовка граждан к военной службе в городе Кирсанове»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4.1.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Организация и проведение 5-дневных учебных сборов:</w:t>
            </w:r>
          </w:p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 учащихся 10 классов муниципальных общеобразовательных учреждений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Отдел образования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Количество учащихся 10 классов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 по подпрограмме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154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5.  «Прочие основные мероприятия муниципальной программы, не вошедшие в подпрограммы в городе Кирсанове»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5.1.</w:t>
            </w: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Юридический отдел администрации города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color w:val="000000"/>
                <w:lang w:eastAsia="zh-CN"/>
              </w:rPr>
              <w:t>Количество граждан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Человек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 по подпрограмме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sz w:val="28"/>
                <w:szCs w:val="20"/>
                <w:lang w:eastAsia="zh-CN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Всего по муниципальной программе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1948,4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1675,0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343,7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267,4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74,5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1825,4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4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2030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1825,0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1550,0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  <w:tr w:rsidR="00CA1CCB" w:rsidRPr="000F284D" w:rsidTr="000F284D">
        <w:trPr>
          <w:trHeight w:val="50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2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1324,25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2190,4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11049,5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0F284D" w:rsidRDefault="00CA1CCB" w:rsidP="000F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0F284D">
              <w:rPr>
                <w:rFonts w:ascii="Times New Roman" w:hAnsi="Times New Roman" w:cs="Times New Roman"/>
                <w:b/>
                <w:lang w:eastAsia="zh-CN"/>
              </w:rPr>
              <w:t>-</w:t>
            </w:r>
          </w:p>
        </w:tc>
      </w:tr>
    </w:tbl>
    <w:p w:rsidR="00CA1CCB" w:rsidRPr="000F284D" w:rsidRDefault="00CA1CCB" w:rsidP="000F284D">
      <w:pPr>
        <w:suppressAutoHyphens/>
        <w:spacing w:before="10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A1CCB" w:rsidRPr="000F284D" w:rsidRDefault="00CA1CCB" w:rsidP="000F284D">
      <w:pPr>
        <w:suppressAutoHyphens/>
        <w:spacing w:before="10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A1CCB" w:rsidRPr="000F284D" w:rsidRDefault="00CA1CCB" w:rsidP="000F284D">
      <w:pPr>
        <w:suppressAutoHyphens/>
        <w:spacing w:before="10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A1CCB" w:rsidRPr="000F284D" w:rsidRDefault="00CA1CCB" w:rsidP="000F284D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0"/>
          <w:lang w:eastAsia="zh-CN"/>
        </w:rPr>
      </w:pPr>
    </w:p>
    <w:p w:rsidR="00CA1CCB" w:rsidRDefault="00CA1CCB" w:rsidP="00DE2267">
      <w:pPr>
        <w:tabs>
          <w:tab w:val="left" w:pos="10860"/>
        </w:tabs>
        <w:spacing w:before="100" w:beforeAutospacing="1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DE2267">
      <w:pPr>
        <w:tabs>
          <w:tab w:val="left" w:pos="10860"/>
        </w:tabs>
        <w:spacing w:before="100" w:beforeAutospacing="1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DE2267">
      <w:pPr>
        <w:tabs>
          <w:tab w:val="left" w:pos="10860"/>
        </w:tabs>
        <w:spacing w:before="100" w:beforeAutospacing="1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DE2267">
      <w:pPr>
        <w:tabs>
          <w:tab w:val="left" w:pos="10860"/>
        </w:tabs>
        <w:spacing w:before="100" w:beforeAutospacing="1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DE2267">
      <w:pPr>
        <w:tabs>
          <w:tab w:val="left" w:pos="10860"/>
        </w:tabs>
        <w:spacing w:before="100" w:beforeAutospacing="1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DE2267">
      <w:pPr>
        <w:tabs>
          <w:tab w:val="left" w:pos="10860"/>
        </w:tabs>
        <w:spacing w:before="100" w:beforeAutospacing="1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DE2267">
      <w:pPr>
        <w:tabs>
          <w:tab w:val="left" w:pos="10860"/>
        </w:tabs>
        <w:spacing w:before="100" w:beforeAutospacing="1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DE2267">
      <w:pPr>
        <w:tabs>
          <w:tab w:val="left" w:pos="10860"/>
        </w:tabs>
        <w:spacing w:before="100" w:beforeAutospacing="1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DE2267">
      <w:pPr>
        <w:tabs>
          <w:tab w:val="left" w:pos="10860"/>
        </w:tabs>
        <w:spacing w:before="100" w:beforeAutospacing="1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DE2267">
      <w:pPr>
        <w:tabs>
          <w:tab w:val="left" w:pos="10860"/>
        </w:tabs>
        <w:spacing w:before="100" w:beforeAutospacing="1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Pr="00DE2267" w:rsidRDefault="00CA1CCB" w:rsidP="00DE2267">
      <w:pPr>
        <w:tabs>
          <w:tab w:val="left" w:pos="10860"/>
        </w:tabs>
        <w:spacing w:before="100" w:beforeAutospacing="1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1CCB" w:rsidRDefault="00CA1CCB" w:rsidP="00162DDC">
      <w:pPr>
        <w:pStyle w:val="NoSpacing"/>
        <w:rPr>
          <w:szCs w:val="28"/>
        </w:rPr>
      </w:pPr>
      <w:r w:rsidRPr="00AD61F2">
        <w:rPr>
          <w:szCs w:val="28"/>
        </w:rPr>
        <w:t xml:space="preserve">                                                                                                          </w:t>
      </w:r>
    </w:p>
    <w:p w:rsidR="00CA1CCB" w:rsidRDefault="00CA1CCB" w:rsidP="0047188B">
      <w:pPr>
        <w:pStyle w:val="NoSpacing"/>
        <w:jc w:val="right"/>
        <w:rPr>
          <w:szCs w:val="28"/>
        </w:rPr>
      </w:pPr>
      <w:r w:rsidRPr="00AD61F2">
        <w:rPr>
          <w:szCs w:val="28"/>
        </w:rPr>
        <w:t xml:space="preserve">                  </w:t>
      </w:r>
    </w:p>
    <w:p w:rsidR="00CA1CCB" w:rsidRPr="00616D85" w:rsidRDefault="00CA1CCB" w:rsidP="0047188B">
      <w:pPr>
        <w:pStyle w:val="NoSpacing"/>
        <w:jc w:val="right"/>
        <w:rPr>
          <w:szCs w:val="28"/>
        </w:rPr>
      </w:pPr>
      <w:r w:rsidRPr="00AD61F2">
        <w:rPr>
          <w:szCs w:val="28"/>
        </w:rPr>
        <w:t xml:space="preserve">           </w:t>
      </w:r>
      <w:r w:rsidRPr="00616D85">
        <w:rPr>
          <w:szCs w:val="28"/>
        </w:rPr>
        <w:t>ПРИЛОЖЕНИЕ №3</w:t>
      </w:r>
    </w:p>
    <w:p w:rsidR="00CA1CCB" w:rsidRDefault="00CA1CCB" w:rsidP="00616D85">
      <w:pPr>
        <w:pStyle w:val="NoSpacing"/>
        <w:rPr>
          <w:szCs w:val="28"/>
        </w:rPr>
      </w:pP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  <w:t xml:space="preserve">к муниципальной программе «Обеспечение безопасности </w:t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  <w:t xml:space="preserve">населения города Кирсанова Тамбовской области и </w:t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</w:r>
      <w:r w:rsidRPr="00616D85">
        <w:rPr>
          <w:szCs w:val="28"/>
        </w:rPr>
        <w:tab/>
        <w:t xml:space="preserve">противодействие </w:t>
      </w:r>
      <w:r w:rsidRPr="00616D85">
        <w:rPr>
          <w:szCs w:val="28"/>
        </w:rPr>
        <w:tab/>
      </w:r>
      <w:r>
        <w:rPr>
          <w:szCs w:val="28"/>
        </w:rPr>
        <w:t>преступности на 2015-2030 годы»</w:t>
      </w:r>
    </w:p>
    <w:p w:rsidR="00CA1CCB" w:rsidRPr="00616D85" w:rsidRDefault="00CA1CCB" w:rsidP="00616D85">
      <w:pPr>
        <w:pStyle w:val="NoSpacing"/>
        <w:rPr>
          <w:szCs w:val="28"/>
        </w:rPr>
      </w:pPr>
    </w:p>
    <w:p w:rsidR="00CA1CCB" w:rsidRPr="00616D85" w:rsidRDefault="00CA1CCB" w:rsidP="00616D8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zh-CN"/>
        </w:rPr>
      </w:pPr>
      <w:r w:rsidRPr="00616D8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РЕСУРСНОЕ ОБЕСПЕЧЕНИЕ </w:t>
      </w:r>
    </w:p>
    <w:p w:rsidR="00CA1CCB" w:rsidRPr="00616D85" w:rsidRDefault="00CA1CCB" w:rsidP="00616D8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zh-CN"/>
        </w:rPr>
      </w:pPr>
      <w:r w:rsidRPr="00616D8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реализации муниципальной программы «Обеспечение безопасности населения города Кирсанова Тамбовской области</w:t>
      </w:r>
    </w:p>
    <w:p w:rsidR="00CA1CCB" w:rsidRPr="00616D85" w:rsidRDefault="00CA1CCB" w:rsidP="00616D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616D85">
        <w:rPr>
          <w:rFonts w:ascii="Times New Roman" w:hAnsi="Times New Roman" w:cs="Times New Roman"/>
          <w:b/>
          <w:sz w:val="28"/>
          <w:szCs w:val="28"/>
          <w:lang w:eastAsia="zh-CN"/>
        </w:rPr>
        <w:t>и противодействие преступности на 2015-2030 годы»  1 этап реализации (2015-2022)</w:t>
      </w:r>
    </w:p>
    <w:tbl>
      <w:tblPr>
        <w:tblW w:w="0" w:type="auto"/>
        <w:tblInd w:w="-5" w:type="dxa"/>
        <w:tblLayout w:type="fixed"/>
        <w:tblLook w:val="0000"/>
      </w:tblPr>
      <w:tblGrid>
        <w:gridCol w:w="1614"/>
        <w:gridCol w:w="2889"/>
        <w:gridCol w:w="2126"/>
        <w:gridCol w:w="1559"/>
        <w:gridCol w:w="1418"/>
        <w:gridCol w:w="1417"/>
        <w:gridCol w:w="1418"/>
        <w:gridCol w:w="1134"/>
        <w:gridCol w:w="1229"/>
      </w:tblGrid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Статус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Наименование программы, подпрограммы муниципальной 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Ответственный исполнитель, соисполнители</w:t>
            </w:r>
          </w:p>
        </w:tc>
        <w:tc>
          <w:tcPr>
            <w:tcW w:w="8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Объемы финансирования, тыс. рублей, в т.ч.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по годам,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Бюджет Тамбовской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Бюджет города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внебюджетные средства</w:t>
            </w:r>
          </w:p>
        </w:tc>
      </w:tr>
      <w:tr w:rsidR="00CA1CCB" w:rsidRPr="00616D85" w:rsidTr="00616D85"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Муниципальная программа 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«Обеспечение безопасности населения города Кирсанова Тамбовской области и противодействие преступности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980,85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980,85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1113,0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1113,0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988,1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988,1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1336,9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1146,9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759,3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548,2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919,6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728,5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1478,5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1212,3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9926,25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858,4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9067,85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ответственный исполнитель – отдел ГО, ЧС и ОБ 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960,85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960,85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2330,0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1073,0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946,1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946,1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1121,9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1121,9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538,2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538,2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728,5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728,5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1212,21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1212,21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8910,76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8910,76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соисполнитель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42,0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157,0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соисполнитель – административная комиссия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266,2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858,4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858,4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Подпрограмма муниципальной программы 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«Обеспечение общественного порядка и противодействие преступности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99,85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99,85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180,0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218,5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218,5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57,6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57,6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81,3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81,3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751,25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751,25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ответственный исполнитель –отдел ГО, ЧС и ОБ иадминистрации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99,85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99,85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180,0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218,5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218,5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57,6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57,6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719,95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719,95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Подпрограмма муниципальной программы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«Противодействие терроризму и экстремизму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266,2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1128,4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858,4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ответственный исполнитель – отдел ГО, ЧС и ОБ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соисполнитель – административная комиссия администрации города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266,2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858,4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858,4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Подпрограмма муниципальной программы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«Повышение безопасности дорожного движения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881,0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881,0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2170,0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881,0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881,0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637,6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637,6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1039,3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1039,3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534,2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534,2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728,4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728,4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1131,0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1131,0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8002,6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8002,6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ответственный исполнитель – отдел ГО, ЧС и ОБ администрации города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861,0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861,0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2150,0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2150,0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853,0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853,0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607,6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607,6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1024,3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1024,3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534,2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534,2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728,4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728,4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1131,0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1131,0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7889,5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7889,5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соисполнитель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28,0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30,0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113,0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113,0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Подпрограмма муниципальной программы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</w:t>
            </w: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Подготовка граждан к военной службе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44,0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ответственный 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34,0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</w:tbl>
    <w:p w:rsidR="00CA1CCB" w:rsidRDefault="00CA1CCB" w:rsidP="00616D85">
      <w:pPr>
        <w:suppressAutoHyphens/>
        <w:spacing w:before="10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A1CCB" w:rsidRPr="00616D85" w:rsidRDefault="00CA1CCB" w:rsidP="00616D85">
      <w:pPr>
        <w:suppressAutoHyphens/>
        <w:spacing w:before="10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A1CCB" w:rsidRPr="00616D85" w:rsidRDefault="00CA1CCB" w:rsidP="00616D8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zh-CN"/>
        </w:rPr>
      </w:pPr>
      <w:r w:rsidRPr="00616D85">
        <w:rPr>
          <w:rFonts w:ascii="Times New Roman" w:hAnsi="Times New Roman" w:cs="Times New Roman"/>
          <w:b/>
          <w:sz w:val="28"/>
          <w:szCs w:val="28"/>
          <w:lang w:eastAsia="zh-CN"/>
        </w:rPr>
        <w:t>РЕСУРСНОЕ ОБЕСПЕЧЕНИЕ</w:t>
      </w:r>
    </w:p>
    <w:p w:rsidR="00CA1CCB" w:rsidRPr="00616D85" w:rsidRDefault="00CA1CCB" w:rsidP="00616D8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zh-CN"/>
        </w:rPr>
      </w:pPr>
      <w:r w:rsidRPr="00616D8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реализации муниципальной программы «Обеспечение безопасности населения города Кирсанова Тамбовской области</w:t>
      </w:r>
    </w:p>
    <w:p w:rsidR="00CA1CCB" w:rsidRPr="00616D85" w:rsidRDefault="00CA1CCB" w:rsidP="00616D8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zh-CN"/>
        </w:rPr>
      </w:pPr>
      <w:r w:rsidRPr="00616D85">
        <w:rPr>
          <w:rFonts w:ascii="Times New Roman" w:hAnsi="Times New Roman" w:cs="Times New Roman"/>
          <w:b/>
          <w:sz w:val="28"/>
          <w:szCs w:val="28"/>
          <w:lang w:eastAsia="zh-CN"/>
        </w:rPr>
        <w:t>и противодействие преступности на 2015-2030 годы» 2 этап реализации (2023-2030)</w:t>
      </w:r>
    </w:p>
    <w:tbl>
      <w:tblPr>
        <w:tblW w:w="14804" w:type="dxa"/>
        <w:tblInd w:w="-5" w:type="dxa"/>
        <w:tblLayout w:type="fixed"/>
        <w:tblLook w:val="0000"/>
      </w:tblPr>
      <w:tblGrid>
        <w:gridCol w:w="1614"/>
        <w:gridCol w:w="2889"/>
        <w:gridCol w:w="2126"/>
        <w:gridCol w:w="1559"/>
        <w:gridCol w:w="1418"/>
        <w:gridCol w:w="1417"/>
        <w:gridCol w:w="1418"/>
        <w:gridCol w:w="1134"/>
        <w:gridCol w:w="1229"/>
      </w:tblGrid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Статус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Наименование программы, подпрограммы муниципальной 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Ответственный исполнитель, соисполнители</w:t>
            </w:r>
          </w:p>
        </w:tc>
        <w:tc>
          <w:tcPr>
            <w:tcW w:w="8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Объемы финансирования, тыс. рублей, в т.ч.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по годам,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Бюджет Тамбовской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Бюджет города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внебюджетные средства</w:t>
            </w:r>
          </w:p>
        </w:tc>
      </w:tr>
      <w:tr w:rsidR="00CA1CCB" w:rsidRPr="00616D85" w:rsidTr="00616D85"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Муниципальная программа 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«Обеспечение безопасности населения города Кирсанова Тамбовской области и противодействие преступности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1948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,</w:t>
            </w: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1675,0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343,7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267,4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74,5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1825,4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1550,0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1825,0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1550,0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1825,0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1550,0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1825,0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1550,0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1825,0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1550,0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1825,0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1550,0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1324,25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2190,4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11049,5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ответственный исполнитель – отдел ГО, ЧС и ОБ 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1675,0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1675,0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74,5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74,5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1515,0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10839,5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10839,5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соисполнитель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210,0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соисполнитель – административная комиссия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267,4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267,4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2190,4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2190,4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соисполнитель – юридический отдел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Подпрограмма муниципальной программы 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«Обеспечение общественного порядка и противодействие преступности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120,0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</w:t>
            </w: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</w:t>
            </w: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9B5578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</w:t>
            </w: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9B5578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</w:t>
            </w: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ответственный исполнитель –отдел ГО, ЧС и ОБ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9B5578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</w:t>
            </w: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9B5578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7</w:t>
            </w: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Подпрограмма муниципальной программы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«Противодействие терроризму и экстремизму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267,4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267,4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2190,4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2190,4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ответственный исполнитель – отдел ГО, ЧС и ОБ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соисполнитель – административная комиссия администрации города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267,4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267,4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2190,4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2190,4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Подпрограмма муниципальной программы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«Повышение безопасности дорожного движения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1555,0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24,5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24,5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1500,0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10579,5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10579,5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ответственный исполнитель – отдел ГО, ЧС и ОБ администрации города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1555,0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1555,0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24,5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24,5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1465,0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10369,5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10369,5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соисполнитель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210,0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Подпрограмма муниципальной программы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</w:t>
            </w: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Подготовка граждан к военной службе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ответственный 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lang w:eastAsia="zh-CN"/>
              </w:rPr>
              <w:t>«Прочие основные мероприятия муниципальной программы, не вошедшие в подпрограммы в городе Кирсанове»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ответственный исполнитель – юридический отдел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CA1CCB" w:rsidRPr="00616D85" w:rsidTr="00616D85">
        <w:tc>
          <w:tcPr>
            <w:tcW w:w="16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napToGrid w:val="0"/>
              <w:spacing w:before="10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616D85" w:rsidRDefault="00CA1CCB" w:rsidP="00616D85">
            <w:pPr>
              <w:suppressAutoHyphens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16D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</w:tr>
    </w:tbl>
    <w:p w:rsidR="00CA1CCB" w:rsidRPr="00616D85" w:rsidRDefault="00CA1CCB" w:rsidP="00616D85">
      <w:pPr>
        <w:suppressAutoHyphens/>
        <w:spacing w:before="100" w:after="0" w:line="240" w:lineRule="auto"/>
        <w:jc w:val="both"/>
        <w:rPr>
          <w:rFonts w:ascii="Times New Roman" w:hAnsi="Times New Roman" w:cs="Times New Roman"/>
          <w:sz w:val="28"/>
          <w:szCs w:val="20"/>
          <w:lang w:eastAsia="zh-CN"/>
        </w:rPr>
      </w:pP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CA1CCB" w:rsidSect="00611956">
          <w:pgSz w:w="16838" w:h="11906" w:orient="landscape"/>
          <w:pgMar w:top="1440" w:right="536" w:bottom="851" w:left="851" w:header="709" w:footer="709" w:gutter="0"/>
          <w:cols w:space="708"/>
          <w:titlePg/>
          <w:docGrid w:linePitch="360"/>
        </w:sectPr>
      </w:pPr>
    </w:p>
    <w:p w:rsidR="00CA1CCB" w:rsidRDefault="00CA1CCB" w:rsidP="009621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1CCB" w:rsidRPr="00924319" w:rsidRDefault="00CA1CCB" w:rsidP="0071675B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  <w:r w:rsidRPr="00924319">
        <w:rPr>
          <w:rFonts w:ascii="Times New Roman" w:hAnsi="Times New Roman"/>
          <w:sz w:val="24"/>
        </w:rPr>
        <w:t>ПРИЛОЖЕНИЕ № 4</w:t>
      </w:r>
    </w:p>
    <w:p w:rsidR="00CA1CCB" w:rsidRPr="00924319" w:rsidRDefault="00CA1CCB" w:rsidP="0071675B">
      <w:pPr>
        <w:pStyle w:val="a"/>
        <w:widowControl w:val="0"/>
        <w:spacing w:after="0" w:line="240" w:lineRule="exact"/>
        <w:ind w:left="4395"/>
        <w:jc w:val="both"/>
        <w:rPr>
          <w:rFonts w:ascii="Times New Roman" w:hAnsi="Times New Roman"/>
          <w:sz w:val="24"/>
        </w:rPr>
      </w:pPr>
      <w:r w:rsidRPr="00924319">
        <w:rPr>
          <w:rFonts w:ascii="Times New Roman" w:hAnsi="Times New Roman"/>
          <w:sz w:val="24"/>
        </w:rPr>
        <w:t>к муниципальной программе «Обеспечение безопасности населения города Кирсанов</w:t>
      </w:r>
      <w:r>
        <w:rPr>
          <w:rFonts w:ascii="Times New Roman" w:hAnsi="Times New Roman"/>
          <w:sz w:val="24"/>
        </w:rPr>
        <w:t xml:space="preserve">а </w:t>
      </w:r>
      <w:r w:rsidRPr="00924319">
        <w:rPr>
          <w:rFonts w:ascii="Times New Roman" w:hAnsi="Times New Roman"/>
          <w:sz w:val="24"/>
        </w:rPr>
        <w:t>и противодействие преступности</w:t>
      </w:r>
      <w:r>
        <w:rPr>
          <w:rFonts w:ascii="Times New Roman" w:hAnsi="Times New Roman"/>
          <w:sz w:val="24"/>
        </w:rPr>
        <w:t xml:space="preserve"> на 2015</w:t>
      </w:r>
      <w:r w:rsidRPr="00924319">
        <w:rPr>
          <w:rFonts w:ascii="Times New Roman" w:hAnsi="Times New Roman"/>
          <w:sz w:val="24"/>
        </w:rPr>
        <w:t>-20</w:t>
      </w:r>
      <w:r>
        <w:rPr>
          <w:rFonts w:ascii="Times New Roman" w:hAnsi="Times New Roman"/>
          <w:sz w:val="24"/>
        </w:rPr>
        <w:t>30</w:t>
      </w:r>
      <w:r w:rsidRPr="00924319">
        <w:rPr>
          <w:rFonts w:ascii="Times New Roman" w:hAnsi="Times New Roman"/>
          <w:sz w:val="24"/>
        </w:rPr>
        <w:t xml:space="preserve"> годы</w:t>
      </w:r>
      <w:r>
        <w:rPr>
          <w:rFonts w:ascii="Times New Roman" w:hAnsi="Times New Roman"/>
          <w:sz w:val="24"/>
        </w:rPr>
        <w:t>»</w:t>
      </w:r>
    </w:p>
    <w:p w:rsidR="00CA1CCB" w:rsidRDefault="00CA1CCB" w:rsidP="0071675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CCB" w:rsidRDefault="00CA1CCB" w:rsidP="0071675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CCB" w:rsidRPr="0068211F" w:rsidRDefault="00CA1CCB" w:rsidP="0071675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11F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CA1CCB" w:rsidRPr="0068211F" w:rsidRDefault="00CA1CCB" w:rsidP="0071675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11F">
        <w:rPr>
          <w:rFonts w:ascii="Times New Roman" w:hAnsi="Times New Roman" w:cs="Times New Roman"/>
          <w:b/>
          <w:sz w:val="28"/>
          <w:szCs w:val="28"/>
        </w:rPr>
        <w:t xml:space="preserve">«Обеспечение общественного порядка и противодействие преступности </w:t>
      </w:r>
    </w:p>
    <w:p w:rsidR="00CA1CCB" w:rsidRPr="0068211F" w:rsidRDefault="00CA1CCB" w:rsidP="0071675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городе Кирсанове на 2015-2030 годы»</w:t>
      </w:r>
    </w:p>
    <w:p w:rsidR="00CA1CCB" w:rsidRDefault="00CA1CCB" w:rsidP="007167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A1CCB" w:rsidRPr="008405A4" w:rsidRDefault="00CA1CCB" w:rsidP="0071675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5A4">
        <w:rPr>
          <w:rFonts w:ascii="Times New Roman" w:hAnsi="Times New Roman" w:cs="Times New Roman"/>
          <w:b/>
          <w:sz w:val="28"/>
          <w:szCs w:val="28"/>
        </w:rPr>
        <w:t>Паспорт подпрограммы</w:t>
      </w:r>
    </w:p>
    <w:p w:rsidR="00CA1CCB" w:rsidRDefault="00CA1CCB" w:rsidP="007167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835"/>
        <w:gridCol w:w="6945"/>
      </w:tblGrid>
      <w:tr w:rsidR="00CA1CCB" w:rsidTr="0071675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Default="00CA1CCB" w:rsidP="006D21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подпрограммы         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Default="00CA1CCB" w:rsidP="00EC205E">
            <w:pPr>
              <w:pStyle w:val="ConsPlusCell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гражданской обороны, чрезвычайных ситуаций и  общественной безопасности администрации города</w:t>
            </w:r>
          </w:p>
        </w:tc>
      </w:tr>
      <w:tr w:rsidR="00CA1CCB" w:rsidTr="0071675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Default="00CA1CCB" w:rsidP="006D21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6D2126" w:rsidRDefault="00CA1CCB" w:rsidP="006D21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6D212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Отдел образования администрации города;</w:t>
            </w:r>
          </w:p>
          <w:p w:rsidR="00CA1CCB" w:rsidRPr="006D2126" w:rsidRDefault="00CA1CCB" w:rsidP="006D21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6D212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Отдел по культуре и молодежной политике администрации города; </w:t>
            </w:r>
          </w:p>
          <w:p w:rsidR="00CA1CCB" w:rsidRPr="006D2126" w:rsidRDefault="00CA1CCB" w:rsidP="006D21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6D212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Отдел по развитию физической культуры, спорту и туризму администрации города;</w:t>
            </w:r>
          </w:p>
          <w:p w:rsidR="00CA1CCB" w:rsidRPr="006D2126" w:rsidRDefault="00CA1CCB" w:rsidP="006D21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6D212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МОМВД России «Кирсановский» (по согласованию);</w:t>
            </w:r>
          </w:p>
          <w:p w:rsidR="00CA1CCB" w:rsidRPr="00EB755A" w:rsidRDefault="00CA1CCB" w:rsidP="006D21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12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УФСИН России по Тамбовской области (по согласованию);</w:t>
            </w:r>
          </w:p>
        </w:tc>
      </w:tr>
      <w:tr w:rsidR="00CA1CCB" w:rsidTr="0071675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Default="00CA1CCB" w:rsidP="006D21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417BA4" w:rsidRDefault="00CA1CCB" w:rsidP="006D2126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BA4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единой многоуровневой системы профилактики правонарушений,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         </w:t>
            </w:r>
          </w:p>
        </w:tc>
      </w:tr>
      <w:tr w:rsidR="00CA1CCB" w:rsidTr="0071675B">
        <w:tc>
          <w:tcPr>
            <w:tcW w:w="283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924319" w:rsidRDefault="00CA1CCB" w:rsidP="006D2126">
            <w:pPr>
              <w:rPr>
                <w:rFonts w:ascii="Times New Roman" w:hAnsi="Times New Roman"/>
                <w:sz w:val="28"/>
                <w:szCs w:val="28"/>
              </w:rPr>
            </w:pPr>
            <w:r w:rsidRPr="00924319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94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E11272" w:rsidRDefault="00CA1CCB" w:rsidP="006D21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</w:t>
            </w:r>
            <w:r w:rsidRPr="00E11272">
              <w:rPr>
                <w:rFonts w:ascii="Times New Roman" w:hAnsi="Times New Roman" w:cs="Times New Roman"/>
                <w:sz w:val="28"/>
                <w:szCs w:val="28"/>
              </w:rPr>
              <w:t>снижение уровня правонарушений в городе;</w:t>
            </w:r>
          </w:p>
          <w:p w:rsidR="00CA1CCB" w:rsidRPr="00E11272" w:rsidRDefault="00CA1CCB" w:rsidP="006D21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 </w:t>
            </w:r>
            <w:r w:rsidRPr="00E11272">
              <w:rPr>
                <w:rFonts w:ascii="Times New Roman" w:hAnsi="Times New Roman" w:cs="Times New Roman"/>
                <w:sz w:val="28"/>
                <w:szCs w:val="28"/>
              </w:rPr>
              <w:t>воссоздание института социальной профилактики и вовлечение общественности в предупреждение правонарушений;</w:t>
            </w:r>
          </w:p>
          <w:p w:rsidR="00CA1CCB" w:rsidRPr="00E11272" w:rsidRDefault="00CA1CCB" w:rsidP="006D21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</w:t>
            </w:r>
            <w:r w:rsidRPr="00E11272">
              <w:rPr>
                <w:rFonts w:ascii="Times New Roman" w:hAnsi="Times New Roman" w:cs="Times New Roman"/>
                <w:sz w:val="28"/>
                <w:szCs w:val="28"/>
              </w:rPr>
              <w:t>ресоциализация лиц, освободившихся из мест лишения свободы, а также обеспечение исполнения уголовных наказаний, не связанных с лишением свободы;</w:t>
            </w:r>
          </w:p>
          <w:p w:rsidR="00CA1CCB" w:rsidRPr="00E11272" w:rsidRDefault="00CA1CCB" w:rsidP="006D21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</w:t>
            </w:r>
            <w:r w:rsidRPr="00E11272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граждан на улицах и в других общественных местах.</w:t>
            </w:r>
          </w:p>
        </w:tc>
      </w:tr>
      <w:tr w:rsidR="00CA1CCB" w:rsidTr="0071675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Default="00CA1CCB" w:rsidP="006D21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подпрограммы, их значения на последний год реализации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EB755A" w:rsidRDefault="00CA1CCB" w:rsidP="006D2126">
            <w:pPr>
              <w:pStyle w:val="Standard"/>
              <w:snapToGrid w:val="0"/>
              <w:jc w:val="both"/>
              <w:rPr>
                <w:sz w:val="28"/>
                <w:szCs w:val="28"/>
              </w:rPr>
            </w:pPr>
            <w:r w:rsidRPr="00EB755A">
              <w:rPr>
                <w:sz w:val="28"/>
                <w:szCs w:val="28"/>
              </w:rPr>
              <w:t xml:space="preserve">Преступления, совершенные несовершеннолетними или при их соучастии </w:t>
            </w:r>
            <w:r>
              <w:rPr>
                <w:sz w:val="28"/>
                <w:szCs w:val="28"/>
              </w:rPr>
              <w:t>– 7</w:t>
            </w:r>
            <w:r w:rsidRPr="00EB755A">
              <w:rPr>
                <w:sz w:val="28"/>
                <w:szCs w:val="28"/>
              </w:rPr>
              <w:t xml:space="preserve"> случаев;</w:t>
            </w:r>
          </w:p>
          <w:p w:rsidR="00CA1CCB" w:rsidRPr="00EB755A" w:rsidRDefault="00CA1CCB" w:rsidP="006D2126">
            <w:pPr>
              <w:pStyle w:val="Standard"/>
              <w:snapToGrid w:val="0"/>
              <w:jc w:val="both"/>
              <w:rPr>
                <w:sz w:val="28"/>
                <w:szCs w:val="28"/>
              </w:rPr>
            </w:pPr>
            <w:r w:rsidRPr="00EB755A">
              <w:rPr>
                <w:sz w:val="28"/>
                <w:szCs w:val="28"/>
              </w:rPr>
              <w:t>Преступления, совершенные лицами, ранее их совер</w:t>
            </w:r>
            <w:r>
              <w:rPr>
                <w:sz w:val="28"/>
                <w:szCs w:val="28"/>
              </w:rPr>
              <w:t>шавшими – 66</w:t>
            </w:r>
            <w:r w:rsidRPr="00EB755A">
              <w:rPr>
                <w:sz w:val="28"/>
                <w:szCs w:val="28"/>
              </w:rPr>
              <w:t xml:space="preserve"> случа</w:t>
            </w:r>
            <w:r>
              <w:rPr>
                <w:sz w:val="28"/>
                <w:szCs w:val="28"/>
              </w:rPr>
              <w:t>ев</w:t>
            </w:r>
            <w:r w:rsidRPr="00EB755A">
              <w:rPr>
                <w:sz w:val="28"/>
                <w:szCs w:val="28"/>
              </w:rPr>
              <w:t>;</w:t>
            </w:r>
          </w:p>
          <w:p w:rsidR="00CA1CCB" w:rsidRPr="00EB755A" w:rsidRDefault="00CA1CCB" w:rsidP="006D2126">
            <w:pPr>
              <w:pStyle w:val="Standard"/>
              <w:snapToGrid w:val="0"/>
              <w:jc w:val="both"/>
              <w:rPr>
                <w:sz w:val="28"/>
                <w:szCs w:val="28"/>
              </w:rPr>
            </w:pPr>
            <w:r w:rsidRPr="00EB755A">
              <w:rPr>
                <w:sz w:val="28"/>
                <w:szCs w:val="28"/>
              </w:rPr>
              <w:t>Объекты, оборудованные системами видеонаблюдения – 1</w:t>
            </w:r>
            <w:r>
              <w:rPr>
                <w:sz w:val="28"/>
                <w:szCs w:val="28"/>
              </w:rPr>
              <w:t>7</w:t>
            </w:r>
            <w:r w:rsidRPr="00EB755A">
              <w:rPr>
                <w:sz w:val="28"/>
                <w:szCs w:val="28"/>
              </w:rPr>
              <w:t xml:space="preserve"> ед.</w:t>
            </w:r>
          </w:p>
        </w:tc>
      </w:tr>
      <w:tr w:rsidR="00CA1CCB" w:rsidTr="0071675B"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Default="00CA1CCB" w:rsidP="006D21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Default="00CA1CCB" w:rsidP="00EC20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реализуется в течение 2015 - 2030 годов</w:t>
            </w:r>
          </w:p>
        </w:tc>
      </w:tr>
      <w:tr w:rsidR="00CA1CCB" w:rsidTr="0071675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Default="00CA1CCB" w:rsidP="006D21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подпрограммы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4D4622" w:rsidRDefault="00CA1CCB" w:rsidP="00C734FC">
            <w:pPr>
              <w:pStyle w:val="Standard"/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Общий объем финансирования подпрограммы в 2015-2030 годах составит — 1</w:t>
            </w:r>
            <w:r>
              <w:rPr>
                <w:color w:val="000000"/>
                <w:sz w:val="28"/>
                <w:szCs w:val="28"/>
              </w:rPr>
              <w:t>221</w:t>
            </w:r>
            <w:r w:rsidRPr="004D4622">
              <w:rPr>
                <w:color w:val="000000"/>
                <w:sz w:val="28"/>
                <w:szCs w:val="28"/>
              </w:rPr>
              <w:t>,25 тыс. рублей, в том числе: за счет средств бюджета города — 1</w:t>
            </w:r>
            <w:r>
              <w:rPr>
                <w:color w:val="000000"/>
                <w:sz w:val="28"/>
                <w:szCs w:val="28"/>
              </w:rPr>
              <w:t>221</w:t>
            </w:r>
            <w:r w:rsidRPr="004D4622">
              <w:rPr>
                <w:color w:val="000000"/>
                <w:sz w:val="28"/>
                <w:szCs w:val="28"/>
              </w:rPr>
              <w:t>,25 тыс. рублей;  в том числе по годам:</w:t>
            </w:r>
          </w:p>
          <w:p w:rsidR="00CA1CCB" w:rsidRPr="004D4622" w:rsidRDefault="00CA1CCB" w:rsidP="00C734F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2015 год – 99,85 тыс. рублей;</w:t>
            </w:r>
          </w:p>
          <w:p w:rsidR="00CA1CCB" w:rsidRPr="004D4622" w:rsidRDefault="00CA1CCB" w:rsidP="00C734F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2016 год – 180,0 тыс. рублей;</w:t>
            </w:r>
          </w:p>
          <w:p w:rsidR="00CA1CCB" w:rsidRPr="004D4622" w:rsidRDefault="00CA1CCB" w:rsidP="00C734F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2017 год – 110,0 тыс. рублей;</w:t>
            </w:r>
          </w:p>
          <w:p w:rsidR="00CA1CCB" w:rsidRPr="004D4622" w:rsidRDefault="00CA1CCB" w:rsidP="00C734F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2018 год – 218,5 тыс. рублей;</w:t>
            </w:r>
          </w:p>
          <w:p w:rsidR="00CA1CCB" w:rsidRPr="004D4622" w:rsidRDefault="00CA1CCB" w:rsidP="00C734F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2019 год – 57,6 тыс. рублей;</w:t>
            </w:r>
          </w:p>
          <w:p w:rsidR="00CA1CCB" w:rsidRPr="004D4622" w:rsidRDefault="00CA1CCB" w:rsidP="00C734F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2020 год – 4,0 тыс. рублей;</w:t>
            </w:r>
          </w:p>
          <w:p w:rsidR="00CA1CCB" w:rsidRPr="004D4622" w:rsidRDefault="00CA1CCB" w:rsidP="00C734F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2021 год – 0 тыс. рублей;</w:t>
            </w:r>
          </w:p>
          <w:p w:rsidR="00CA1CCB" w:rsidRPr="004D4622" w:rsidRDefault="00CA1CCB" w:rsidP="00C734F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2022 год – 81,3 тыс. рублей;</w:t>
            </w:r>
          </w:p>
          <w:p w:rsidR="00CA1CCB" w:rsidRPr="004D4622" w:rsidRDefault="00CA1CCB" w:rsidP="00C734F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 xml:space="preserve">2023 год – </w:t>
            </w:r>
            <w:r>
              <w:rPr>
                <w:color w:val="000000"/>
                <w:sz w:val="28"/>
                <w:szCs w:val="28"/>
              </w:rPr>
              <w:t>12</w:t>
            </w:r>
            <w:r w:rsidRPr="004D4622">
              <w:rPr>
                <w:color w:val="000000"/>
                <w:sz w:val="28"/>
                <w:szCs w:val="28"/>
              </w:rPr>
              <w:t>0,0 тыс. рублей;</w:t>
            </w:r>
          </w:p>
          <w:p w:rsidR="00CA1CCB" w:rsidRPr="004D4622" w:rsidRDefault="00CA1CCB" w:rsidP="00C734FC">
            <w:pPr>
              <w:pStyle w:val="Standard"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5</w:t>
            </w:r>
            <w:r w:rsidRPr="004D4622">
              <w:rPr>
                <w:color w:val="000000"/>
                <w:sz w:val="28"/>
                <w:szCs w:val="28"/>
              </w:rPr>
              <w:t>0,0 тыс. рублей.</w:t>
            </w:r>
          </w:p>
          <w:p w:rsidR="00CA1CCB" w:rsidRPr="004D4622" w:rsidRDefault="00CA1CCB" w:rsidP="00EC205E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2025 год – 50,0 тыс. рублей;</w:t>
            </w:r>
          </w:p>
          <w:p w:rsidR="00CA1CCB" w:rsidRPr="004D4622" w:rsidRDefault="00CA1CCB" w:rsidP="00EC205E">
            <w:pPr>
              <w:pStyle w:val="Standard"/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2026 год – 50,0 тыс. рублей.</w:t>
            </w:r>
          </w:p>
          <w:p w:rsidR="00CA1CCB" w:rsidRPr="004D4622" w:rsidRDefault="00CA1CCB" w:rsidP="00EC205E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2027 год – 50,0 тыс. рублей;</w:t>
            </w:r>
          </w:p>
          <w:p w:rsidR="00CA1CCB" w:rsidRPr="004D4622" w:rsidRDefault="00CA1CCB" w:rsidP="00EC205E">
            <w:pPr>
              <w:pStyle w:val="Standard"/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2028 год – 50,0 тыс. рублей.</w:t>
            </w:r>
          </w:p>
          <w:p w:rsidR="00CA1CCB" w:rsidRPr="004D4622" w:rsidRDefault="00CA1CCB" w:rsidP="00EC205E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2029 год – 50,0 тыс. рублей;</w:t>
            </w:r>
          </w:p>
          <w:p w:rsidR="00CA1CCB" w:rsidRPr="004D4622" w:rsidRDefault="00CA1CCB" w:rsidP="00EC205E">
            <w:pPr>
              <w:pStyle w:val="Standard"/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2030 год – 50,0 тыс. рублей.</w:t>
            </w:r>
          </w:p>
          <w:p w:rsidR="00CA1CCB" w:rsidRPr="00924319" w:rsidRDefault="00CA1CCB" w:rsidP="00ED6BA8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</w:tbl>
    <w:p w:rsidR="00CA1CCB" w:rsidRDefault="00CA1CCB" w:rsidP="007167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A1CCB" w:rsidRPr="008405A4" w:rsidRDefault="00CA1CCB" w:rsidP="007167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05A4">
        <w:rPr>
          <w:rFonts w:ascii="Times New Roman" w:hAnsi="Times New Roman"/>
          <w:b/>
          <w:sz w:val="28"/>
          <w:szCs w:val="28"/>
        </w:rPr>
        <w:t>1. Общая характеристика сферы реализации подпрограммы</w:t>
      </w:r>
    </w:p>
    <w:p w:rsidR="00CA1CCB" w:rsidRDefault="00CA1CCB" w:rsidP="007167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1CCB" w:rsidRPr="00FC0499" w:rsidRDefault="00CA1CCB" w:rsidP="0071675B">
      <w:pPr>
        <w:pStyle w:val="Textbody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законом от 06 октября 2003 г. № 131-ФЗ «Об общих принципах организации местного самоуправления в РФ» установлено, что организация охраны общественного порядка на территории муниципального образования, участие в профилактике терроризма и экстремизма, а также минимизации или ликвидации проявлений терроризма и экстремизма являются вопросами </w:t>
      </w:r>
      <w:r w:rsidRPr="00FC0499">
        <w:rPr>
          <w:rFonts w:ascii="Times New Roman" w:hAnsi="Times New Roman"/>
          <w:sz w:val="28"/>
          <w:szCs w:val="28"/>
        </w:rPr>
        <w:t xml:space="preserve">местного значения городского округа. </w:t>
      </w:r>
    </w:p>
    <w:p w:rsidR="00CA1CCB" w:rsidRDefault="00CA1CCB" w:rsidP="0071675B">
      <w:pPr>
        <w:pStyle w:val="Textbody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Поручениями Президента Российской Федерации                  от 13 июля 2007 г. № ПР-1293 и от 25 февраля 2009 г. № Пр-444 реализация данных полномочий осуществляется путем принятия муниципальных программ, предусматривающих финансирование соответствующих мероприятий, направленных на совершенствование единой многоуровневой системы профилактики правонарушений.</w:t>
      </w:r>
    </w:p>
    <w:p w:rsidR="00CA1CCB" w:rsidRDefault="00CA1CCB" w:rsidP="0071675B">
      <w:pPr>
        <w:pStyle w:val="Textbody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Можно констатировать, что на территории города в настоящее время создана многоуровневая система профилактики правонарушений, обеспечивающая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преступностью.</w:t>
      </w:r>
    </w:p>
    <w:p w:rsidR="00CA1CCB" w:rsidRPr="00090686" w:rsidRDefault="00CA1CCB" w:rsidP="0071675B">
      <w:pPr>
        <w:pStyle w:val="Textbody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последних лет вопросами профилактики правонарушений на качественно новом уровне занимались не только правоохранительные органы, но и органы исполнительной власти, структурные подразделения администрации области, администрация города, общественные организации. Выстроена система взаимодействия всех заинтересованных структур, а также обеспечен контроль за реализацией принимаемых решений в соответствии с постановлениями администрации города от 13 сентября 2006 г. №</w:t>
      </w:r>
      <w:r w:rsidRPr="00090686">
        <w:rPr>
          <w:rFonts w:ascii="Times New Roman" w:hAnsi="Times New Roman"/>
          <w:sz w:val="28"/>
          <w:szCs w:val="28"/>
        </w:rPr>
        <w:t>623 «О создании городской межведомственной комиссии по профилактике правонарушений», от 0</w:t>
      </w:r>
      <w:r>
        <w:rPr>
          <w:rFonts w:ascii="Times New Roman" w:hAnsi="Times New Roman"/>
          <w:sz w:val="28"/>
          <w:szCs w:val="28"/>
        </w:rPr>
        <w:t>8</w:t>
      </w:r>
      <w:r w:rsidRPr="00090686">
        <w:rPr>
          <w:rFonts w:ascii="Times New Roman" w:hAnsi="Times New Roman"/>
          <w:sz w:val="28"/>
          <w:szCs w:val="28"/>
        </w:rPr>
        <w:t xml:space="preserve"> декабря 2010 г. № 1</w:t>
      </w:r>
      <w:r>
        <w:rPr>
          <w:rFonts w:ascii="Times New Roman" w:hAnsi="Times New Roman"/>
          <w:sz w:val="28"/>
          <w:szCs w:val="28"/>
        </w:rPr>
        <w:t>307</w:t>
      </w:r>
      <w:r w:rsidRPr="00090686">
        <w:rPr>
          <w:rFonts w:ascii="Times New Roman" w:hAnsi="Times New Roman"/>
          <w:sz w:val="28"/>
          <w:szCs w:val="28"/>
        </w:rPr>
        <w:t xml:space="preserve"> «О </w:t>
      </w:r>
      <w:r>
        <w:rPr>
          <w:rFonts w:ascii="Times New Roman" w:hAnsi="Times New Roman"/>
          <w:sz w:val="28"/>
          <w:szCs w:val="28"/>
        </w:rPr>
        <w:t>С</w:t>
      </w:r>
      <w:r w:rsidRPr="00090686">
        <w:rPr>
          <w:rFonts w:ascii="Times New Roman" w:hAnsi="Times New Roman"/>
          <w:sz w:val="28"/>
          <w:szCs w:val="28"/>
        </w:rPr>
        <w:t>овет</w:t>
      </w:r>
      <w:r>
        <w:rPr>
          <w:rFonts w:ascii="Times New Roman" w:hAnsi="Times New Roman"/>
          <w:sz w:val="28"/>
          <w:szCs w:val="28"/>
        </w:rPr>
        <w:t>е</w:t>
      </w:r>
      <w:r w:rsidRPr="00090686">
        <w:rPr>
          <w:rFonts w:ascii="Times New Roman" w:hAnsi="Times New Roman"/>
          <w:sz w:val="28"/>
          <w:szCs w:val="28"/>
        </w:rPr>
        <w:t xml:space="preserve"> профилактики правонарушений на территории</w:t>
      </w:r>
      <w:r>
        <w:rPr>
          <w:rFonts w:ascii="Times New Roman" w:hAnsi="Times New Roman"/>
          <w:sz w:val="28"/>
          <w:szCs w:val="28"/>
        </w:rPr>
        <w:t xml:space="preserve"> городского округа - город</w:t>
      </w:r>
      <w:r w:rsidRPr="00090686">
        <w:rPr>
          <w:rFonts w:ascii="Times New Roman" w:hAnsi="Times New Roman"/>
          <w:sz w:val="28"/>
          <w:szCs w:val="28"/>
        </w:rPr>
        <w:t xml:space="preserve"> Кирсанов».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 xml:space="preserve">Совместная работа всех субъектов профилактики позволила сохранить контроль за криминогенной ситуацией в городе и обеспечить безопасность граждан на должном уровне. </w:t>
      </w:r>
    </w:p>
    <w:p w:rsidR="00CA1CCB" w:rsidRPr="00CE6130" w:rsidRDefault="00CA1CCB" w:rsidP="007167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E6130">
        <w:rPr>
          <w:rFonts w:ascii="Times New Roman" w:hAnsi="Times New Roman"/>
          <w:sz w:val="28"/>
          <w:szCs w:val="28"/>
        </w:rPr>
        <w:t>По итогам 9 месяцев 2014 года общее количество зарегистрированных преступлений в городе сократилось на 10,7% (с 272 до 183случаев).</w:t>
      </w:r>
    </w:p>
    <w:p w:rsidR="00CA1CCB" w:rsidRPr="00CE6130" w:rsidRDefault="00CA1CCB" w:rsidP="007167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E6130">
        <w:rPr>
          <w:rFonts w:ascii="Times New Roman" w:hAnsi="Times New Roman"/>
          <w:sz w:val="28"/>
          <w:szCs w:val="28"/>
        </w:rPr>
        <w:t>Снизилось количество преступлений, совершенных несовершеннолетними или при их участии – 50% (с 8 до 4 случаев).</w:t>
      </w:r>
    </w:p>
    <w:p w:rsidR="00CA1CCB" w:rsidRPr="00CE6130" w:rsidRDefault="00CA1CCB" w:rsidP="007167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E6130">
        <w:rPr>
          <w:rFonts w:ascii="Times New Roman" w:hAnsi="Times New Roman"/>
          <w:sz w:val="28"/>
          <w:szCs w:val="28"/>
        </w:rPr>
        <w:t>На протяжении 9 месяцев 2014 года прослеживалась тенденция по снижению преступлений, совершенных ранее судимыми лицами с 78 до 65, снижение составило 16,7%</w:t>
      </w:r>
    </w:p>
    <w:p w:rsidR="00CA1CCB" w:rsidRPr="00CE6130" w:rsidRDefault="00CA1CCB" w:rsidP="007167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E6130">
        <w:rPr>
          <w:rFonts w:ascii="Times New Roman" w:hAnsi="Times New Roman"/>
          <w:sz w:val="28"/>
          <w:szCs w:val="28"/>
        </w:rPr>
        <w:t>Принимаемыми профилактическими мерами, в том числе и административного характера, удалось стабилизировать ситуацию по преступности в общественных местах и на улице. Количество зарегистрированных преступлений за 9 месяцев 2014 года в общественных местах снизилось на 35,6% (с 87 до 56 случаев), в том числе на улице на 15,4% (с 39 до 33).</w:t>
      </w:r>
    </w:p>
    <w:p w:rsidR="00CA1CCB" w:rsidRPr="00CE6130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6130">
        <w:rPr>
          <w:rFonts w:ascii="Times New Roman" w:hAnsi="Times New Roman" w:cs="Times New Roman"/>
          <w:sz w:val="28"/>
          <w:szCs w:val="28"/>
        </w:rPr>
        <w:t>В связи с реформированием Министерства внутренних дел Российской Федерации общая численность сотрудников межмуниципального отдела Министерства внутренних дел Российской Федерации «Кирсановский» сокращена на 22%, что потребовало корректировки традиционных методов поддержания правопорядка, активного участия всех субъектов профилактики правонарушений в данной работе, в том числе населения города.</w:t>
      </w:r>
    </w:p>
    <w:p w:rsidR="00CA1CCB" w:rsidRPr="00CE6130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6130">
        <w:rPr>
          <w:rFonts w:ascii="Times New Roman" w:hAnsi="Times New Roman" w:cs="Times New Roman"/>
          <w:color w:val="000000"/>
          <w:sz w:val="28"/>
          <w:szCs w:val="28"/>
        </w:rPr>
        <w:t>Состояние общественного порядка и безопасность населения являются оценочными показателями эффективности деятельности администрации города.</w:t>
      </w:r>
    </w:p>
    <w:p w:rsidR="00CA1CCB" w:rsidRPr="00CE6130" w:rsidRDefault="00CA1CCB" w:rsidP="0071675B">
      <w:pPr>
        <w:tabs>
          <w:tab w:val="left" w:pos="720"/>
        </w:tabs>
        <w:spacing w:after="0" w:line="240" w:lineRule="auto"/>
        <w:ind w:left="14"/>
        <w:jc w:val="both"/>
        <w:rPr>
          <w:rFonts w:ascii="Times New Roman" w:hAnsi="Times New Roman"/>
          <w:sz w:val="28"/>
          <w:szCs w:val="28"/>
        </w:rPr>
      </w:pPr>
      <w:r w:rsidRPr="00CE6130">
        <w:rPr>
          <w:rFonts w:ascii="Times New Roman" w:hAnsi="Times New Roman"/>
          <w:color w:val="000000"/>
          <w:sz w:val="28"/>
          <w:szCs w:val="28"/>
        </w:rPr>
        <w:tab/>
        <w:t>Учитывая изложенное, необходимо констатировать, что максимального результата по обеспечению правопорядка и прав граждан на территории города можно достичь программно-целевым подходом в решении данного вопроса.</w:t>
      </w:r>
    </w:p>
    <w:p w:rsidR="00CA1CCB" w:rsidRPr="00FC0499" w:rsidRDefault="00CA1CCB" w:rsidP="007167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71675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0499">
        <w:rPr>
          <w:rFonts w:ascii="Times New Roman" w:hAnsi="Times New Roman" w:cs="Times New Roman"/>
          <w:b/>
          <w:bCs/>
          <w:sz w:val="28"/>
          <w:szCs w:val="28"/>
        </w:rPr>
        <w:t>2. Приоритеты региональной  государственной политики и социально-экономического развития города в сфере реализации подпрограммы, цели, задачи, сроки и этапы реализации подпрограммы</w:t>
      </w:r>
    </w:p>
    <w:p w:rsidR="00CA1CCB" w:rsidRPr="00FC0499" w:rsidRDefault="00CA1CCB" w:rsidP="007167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7167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целью подпрограммы является совершенствование единой многоуровневой системы профилактики правонарушений,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преступностью.</w:t>
      </w:r>
    </w:p>
    <w:p w:rsidR="00CA1CCB" w:rsidRPr="00E11272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рассчитана на 2015</w:t>
      </w:r>
      <w:r w:rsidRPr="00E11272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E11272">
        <w:rPr>
          <w:rFonts w:ascii="Times New Roman" w:hAnsi="Times New Roman" w:cs="Times New Roman"/>
          <w:sz w:val="28"/>
          <w:szCs w:val="28"/>
        </w:rPr>
        <w:t xml:space="preserve"> годы и предполагает решение следующих задач:</w:t>
      </w:r>
    </w:p>
    <w:p w:rsidR="00CA1CCB" w:rsidRPr="00E11272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1272">
        <w:rPr>
          <w:rFonts w:ascii="Times New Roman" w:hAnsi="Times New Roman" w:cs="Times New Roman"/>
          <w:bCs/>
          <w:sz w:val="28"/>
          <w:szCs w:val="28"/>
        </w:rPr>
        <w:t>снижение уровня правонарушений в городе</w:t>
      </w:r>
      <w:r w:rsidRPr="00E11272">
        <w:rPr>
          <w:rFonts w:ascii="Times New Roman" w:hAnsi="Times New Roman" w:cs="Times New Roman"/>
          <w:sz w:val="28"/>
          <w:szCs w:val="28"/>
        </w:rPr>
        <w:t>;</w:t>
      </w:r>
    </w:p>
    <w:p w:rsidR="00CA1CCB" w:rsidRPr="00E11272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1272">
        <w:rPr>
          <w:rFonts w:ascii="Times New Roman" w:hAnsi="Times New Roman" w:cs="Times New Roman"/>
          <w:sz w:val="28"/>
          <w:szCs w:val="28"/>
        </w:rPr>
        <w:t>воссоздание института социальной профилактики и вовлечение общественности в предупреждение правонарушений;</w:t>
      </w:r>
    </w:p>
    <w:p w:rsidR="00CA1CCB" w:rsidRPr="00E11272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1272">
        <w:rPr>
          <w:rFonts w:ascii="Times New Roman" w:hAnsi="Times New Roman" w:cs="Times New Roman"/>
          <w:sz w:val="28"/>
          <w:szCs w:val="28"/>
        </w:rPr>
        <w:t>ресоциализация лиц, освободившихся из мест лишения свободы, а также обеспечение исполнения уголовных наказаний, не связанных с лишением свободы;</w:t>
      </w:r>
    </w:p>
    <w:p w:rsidR="00CA1CCB" w:rsidRPr="00E11272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1272">
        <w:rPr>
          <w:rFonts w:ascii="Times New Roman" w:hAnsi="Times New Roman" w:cs="Times New Roman"/>
          <w:sz w:val="28"/>
          <w:szCs w:val="28"/>
        </w:rPr>
        <w:t>обеспечение безопасности граждан на улицах и в других общественных местах;</w:t>
      </w:r>
    </w:p>
    <w:p w:rsidR="00CA1CCB" w:rsidRPr="00E11272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1272">
        <w:rPr>
          <w:rFonts w:ascii="Times New Roman" w:hAnsi="Times New Roman" w:cs="Times New Roman"/>
          <w:sz w:val="28"/>
          <w:szCs w:val="28"/>
        </w:rPr>
        <w:t>профилактика правонарушений и борьба с преступностью в городе.</w:t>
      </w:r>
    </w:p>
    <w:p w:rsidR="00CA1CCB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804ED0" w:rsidRDefault="00CA1CCB" w:rsidP="0071675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04ED0">
        <w:rPr>
          <w:rFonts w:ascii="Times New Roman" w:hAnsi="Times New Roman"/>
          <w:b/>
          <w:bCs/>
          <w:sz w:val="28"/>
          <w:szCs w:val="28"/>
        </w:rPr>
        <w:t>3. Показатели (индикаторы) достижения цели и решения задач,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04ED0">
        <w:rPr>
          <w:rFonts w:ascii="Times New Roman" w:hAnsi="Times New Roman"/>
          <w:b/>
          <w:bCs/>
          <w:sz w:val="28"/>
          <w:szCs w:val="28"/>
        </w:rPr>
        <w:t>основные ожидаемые конечные результаты подпрограммы</w:t>
      </w:r>
    </w:p>
    <w:p w:rsidR="00CA1CCB" w:rsidRDefault="00CA1CCB" w:rsidP="007167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Показателями (индикаторами) реализации подпрограммы является:</w:t>
      </w:r>
    </w:p>
    <w:p w:rsidR="00CA1CCB" w:rsidRPr="008405A4" w:rsidRDefault="00CA1CCB" w:rsidP="0071675B">
      <w:pPr>
        <w:pStyle w:val="Standard"/>
        <w:snapToGrid w:val="0"/>
        <w:jc w:val="both"/>
        <w:rPr>
          <w:sz w:val="28"/>
          <w:szCs w:val="28"/>
        </w:rPr>
      </w:pPr>
      <w:r w:rsidRPr="008405A4">
        <w:rPr>
          <w:sz w:val="28"/>
          <w:szCs w:val="28"/>
        </w:rPr>
        <w:tab/>
        <w:t>преступления, совершенные несовершеннолетними или при их соучастии;</w:t>
      </w:r>
    </w:p>
    <w:p w:rsidR="00CA1CCB" w:rsidRPr="008405A4" w:rsidRDefault="00CA1CCB" w:rsidP="0071675B">
      <w:pPr>
        <w:pStyle w:val="Standard"/>
        <w:snapToGrid w:val="0"/>
        <w:jc w:val="both"/>
        <w:rPr>
          <w:sz w:val="28"/>
          <w:szCs w:val="28"/>
        </w:rPr>
      </w:pPr>
      <w:r w:rsidRPr="008405A4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8405A4">
        <w:rPr>
          <w:sz w:val="28"/>
          <w:szCs w:val="28"/>
        </w:rPr>
        <w:t>реступления, совершенные лицами, ранее их совершавшими</w:t>
      </w:r>
      <w:r>
        <w:rPr>
          <w:sz w:val="28"/>
          <w:szCs w:val="28"/>
        </w:rPr>
        <w:t>;</w:t>
      </w:r>
    </w:p>
    <w:p w:rsidR="00CA1CCB" w:rsidRPr="008405A4" w:rsidRDefault="00CA1CCB" w:rsidP="0071675B">
      <w:pPr>
        <w:pStyle w:val="Standard"/>
        <w:snapToGrid w:val="0"/>
        <w:jc w:val="both"/>
        <w:rPr>
          <w:sz w:val="28"/>
          <w:szCs w:val="28"/>
        </w:rPr>
      </w:pPr>
      <w:r w:rsidRPr="008405A4">
        <w:rPr>
          <w:sz w:val="28"/>
          <w:szCs w:val="28"/>
        </w:rPr>
        <w:tab/>
        <w:t>объекты, оборудованные системами видеонаблюдения.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Реализация мероприятий подпрограммы позволит достичь к 20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FC0499">
        <w:rPr>
          <w:rFonts w:ascii="Times New Roman" w:hAnsi="Times New Roman" w:cs="Times New Roman"/>
          <w:sz w:val="28"/>
          <w:szCs w:val="28"/>
        </w:rPr>
        <w:t xml:space="preserve"> году следующих результатов: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- повысится эффективность государственной системы социальной профилактики правонарушений;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 xml:space="preserve">- улучшится профилактика правонарушений в среде несовершеннолетних и молодежи </w:t>
      </w:r>
      <w:bookmarkStart w:id="2" w:name="__DdeLink__1523_1101880108"/>
      <w:r w:rsidRPr="00FC0499">
        <w:rPr>
          <w:rFonts w:ascii="Times New Roman" w:hAnsi="Times New Roman" w:cs="Times New Roman"/>
          <w:sz w:val="28"/>
          <w:szCs w:val="28"/>
        </w:rPr>
        <w:t xml:space="preserve">(количество преступлений, совершенных несовершеннолетними или при их соучастии, уменьшится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C0499">
        <w:rPr>
          <w:rFonts w:ascii="Times New Roman" w:hAnsi="Times New Roman" w:cs="Times New Roman"/>
          <w:sz w:val="28"/>
          <w:szCs w:val="28"/>
        </w:rPr>
        <w:t xml:space="preserve"> случаев до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C0499">
        <w:rPr>
          <w:rFonts w:ascii="Times New Roman" w:hAnsi="Times New Roman" w:cs="Times New Roman"/>
          <w:sz w:val="28"/>
          <w:szCs w:val="28"/>
        </w:rPr>
        <w:t>);</w:t>
      </w:r>
      <w:bookmarkEnd w:id="2"/>
    </w:p>
    <w:p w:rsidR="00CA1CCB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- усилится контроль за миграционными потоками, путем снижения количества незаконн</w:t>
      </w:r>
      <w:r>
        <w:rPr>
          <w:rFonts w:ascii="Times New Roman" w:hAnsi="Times New Roman" w:cs="Times New Roman"/>
          <w:sz w:val="28"/>
          <w:szCs w:val="28"/>
        </w:rPr>
        <w:t>ых мигрантов;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увеличится количество объектов оборудованных системой видеонаблюдения в местах с массовым пребыванием людей с 10 до 17 единиц.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Результаты реализации подпрограммы позволят закрепить тенденцию общей стабилизации криминогенной ситуации, снижению доли тяжких преступлений, уменьшению темпов роста организованной преступности в целом.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8405A4" w:rsidRDefault="00CA1CCB" w:rsidP="007167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05A4">
        <w:rPr>
          <w:rFonts w:ascii="Times New Roman" w:hAnsi="Times New Roman"/>
          <w:b/>
          <w:sz w:val="28"/>
          <w:szCs w:val="28"/>
        </w:rPr>
        <w:t>4. Обобщенная характеристика мероприятий подпрограммы</w:t>
      </w:r>
    </w:p>
    <w:p w:rsidR="00CA1CCB" w:rsidRDefault="00CA1CCB" w:rsidP="007167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1CCB" w:rsidRDefault="00CA1CCB" w:rsidP="0071675B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мероприятия подпрограммы направлены на достижение ее целей и на решение наиболее важных текущих и перспективных задач в сфере профилактики правонарушений и обеспечения правопорядка.</w:t>
      </w:r>
    </w:p>
    <w:p w:rsidR="00CA1CCB" w:rsidRDefault="00CA1CCB" w:rsidP="0071675B">
      <w:pPr>
        <w:pStyle w:val="BodyTextIndent3"/>
        <w:widowControl w:val="0"/>
        <w:tabs>
          <w:tab w:val="left" w:pos="540"/>
          <w:tab w:val="left" w:pos="72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Программа включает мероприятия по приоритетным направлениям в сфере профилактики правонарушений:</w:t>
      </w:r>
    </w:p>
    <w:p w:rsidR="00CA1CCB" w:rsidRDefault="00CA1CCB" w:rsidP="0071675B">
      <w:pPr>
        <w:pStyle w:val="BodyTextIndent3"/>
        <w:widowControl w:val="0"/>
        <w:tabs>
          <w:tab w:val="left" w:pos="540"/>
          <w:tab w:val="left" w:pos="72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снижение уровня правонарушений в городе;</w:t>
      </w:r>
    </w:p>
    <w:p w:rsidR="00CA1CCB" w:rsidRDefault="00CA1CCB" w:rsidP="0071675B">
      <w:pPr>
        <w:pStyle w:val="BodyTextIndent3"/>
        <w:widowControl w:val="0"/>
        <w:tabs>
          <w:tab w:val="left" w:pos="540"/>
          <w:tab w:val="left" w:pos="72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воссоздание института социальной профилактики и вовлечение общественности в предупреждение правонарушений;</w:t>
      </w:r>
    </w:p>
    <w:p w:rsidR="00CA1CCB" w:rsidRDefault="00CA1CCB" w:rsidP="007167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1107C">
        <w:rPr>
          <w:rFonts w:ascii="Times New Roman" w:hAnsi="Times New Roman"/>
          <w:sz w:val="28"/>
          <w:szCs w:val="28"/>
        </w:rPr>
        <w:t xml:space="preserve">участие представителей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E1107C">
        <w:rPr>
          <w:rFonts w:ascii="Times New Roman" w:hAnsi="Times New Roman"/>
          <w:sz w:val="28"/>
          <w:szCs w:val="28"/>
        </w:rPr>
        <w:t xml:space="preserve"> и общественных формирований профилактической направленности </w:t>
      </w:r>
      <w:r>
        <w:rPr>
          <w:rFonts w:ascii="Times New Roman" w:hAnsi="Times New Roman"/>
          <w:sz w:val="28"/>
          <w:szCs w:val="28"/>
        </w:rPr>
        <w:t>города</w:t>
      </w:r>
      <w:r w:rsidRPr="00E1107C">
        <w:rPr>
          <w:rFonts w:ascii="Times New Roman" w:hAnsi="Times New Roman"/>
          <w:sz w:val="28"/>
          <w:szCs w:val="28"/>
        </w:rPr>
        <w:t xml:space="preserve"> в проводимых</w:t>
      </w:r>
      <w:r>
        <w:rPr>
          <w:rFonts w:ascii="Times New Roman" w:hAnsi="Times New Roman"/>
          <w:sz w:val="28"/>
          <w:szCs w:val="28"/>
        </w:rPr>
        <w:t xml:space="preserve"> МОМВД России «Кирсановский»</w:t>
      </w:r>
      <w:r w:rsidRPr="00E1107C">
        <w:rPr>
          <w:rFonts w:ascii="Times New Roman" w:hAnsi="Times New Roman"/>
          <w:sz w:val="28"/>
          <w:szCs w:val="28"/>
        </w:rPr>
        <w:t xml:space="preserve"> по отдельным планам, с учетом криминогенной обстановки, комплексных оперативно-профилактических операциях: "Условник", "Быт", "Участок", "Подросток", "Нелегальный мигрант", "Контрафакт", "Дни профилактики" и иных мероприятиях по обеспечению правопорядка на территории </w:t>
      </w:r>
      <w:r>
        <w:rPr>
          <w:rFonts w:ascii="Times New Roman" w:hAnsi="Times New Roman"/>
          <w:sz w:val="28"/>
          <w:szCs w:val="28"/>
        </w:rPr>
        <w:t>города</w:t>
      </w:r>
      <w:r w:rsidRPr="00E1107C">
        <w:rPr>
          <w:rFonts w:ascii="Times New Roman" w:hAnsi="Times New Roman"/>
          <w:sz w:val="28"/>
          <w:szCs w:val="28"/>
        </w:rPr>
        <w:t>;</w:t>
      </w:r>
    </w:p>
    <w:p w:rsidR="00CA1CCB" w:rsidRDefault="00CA1CCB" w:rsidP="007167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освещение основных направлений реализации подпрограммы по профилактике правонарушений в средствах массовой информации;</w:t>
      </w:r>
    </w:p>
    <w:p w:rsidR="00CA1CCB" w:rsidRPr="00E1107C" w:rsidRDefault="00CA1CCB" w:rsidP="007167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1107C">
        <w:rPr>
          <w:rFonts w:ascii="Times New Roman" w:hAnsi="Times New Roman"/>
          <w:sz w:val="28"/>
          <w:szCs w:val="28"/>
        </w:rPr>
        <w:t>организация работы среди несовершеннолетних и молодежи, направленной на снижение подростковой преступности, а также преступных проявлений в отношении несовершеннолетних;</w:t>
      </w:r>
    </w:p>
    <w:p w:rsidR="00CA1CCB" w:rsidRDefault="00CA1CCB" w:rsidP="0071675B">
      <w:pPr>
        <w:pStyle w:val="BodyTextIndent3"/>
        <w:widowControl w:val="0"/>
        <w:tabs>
          <w:tab w:val="left" w:pos="540"/>
          <w:tab w:val="left" w:pos="72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рессоциализация лиц, освободившихся из мест лишения свободы, а также обеспечение исполнения уголовных наказаний, не связанных с лишением свободы;</w:t>
      </w:r>
    </w:p>
    <w:p w:rsidR="00CA1CCB" w:rsidRPr="00804ED0" w:rsidRDefault="00CA1CCB" w:rsidP="0071675B">
      <w:pPr>
        <w:pStyle w:val="BodyTextIndent3"/>
        <w:widowControl w:val="0"/>
        <w:tabs>
          <w:tab w:val="left" w:pos="540"/>
          <w:tab w:val="left" w:pos="720"/>
        </w:tabs>
        <w:spacing w:after="0"/>
        <w:ind w:left="0"/>
        <w:jc w:val="both"/>
        <w:rPr>
          <w:sz w:val="28"/>
          <w:szCs w:val="28"/>
        </w:rPr>
      </w:pPr>
      <w:r w:rsidRPr="00804ED0">
        <w:rPr>
          <w:sz w:val="28"/>
          <w:szCs w:val="28"/>
        </w:rPr>
        <w:tab/>
        <w:t>- обеспечение безопасности граждан на улицах и в других общественных местах;</w:t>
      </w:r>
    </w:p>
    <w:p w:rsidR="00CA1CCB" w:rsidRPr="00804ED0" w:rsidRDefault="00CA1CCB" w:rsidP="0071675B">
      <w:pPr>
        <w:pStyle w:val="BodyTextIndent3"/>
        <w:widowControl w:val="0"/>
        <w:tabs>
          <w:tab w:val="left" w:pos="540"/>
          <w:tab w:val="left" w:pos="720"/>
        </w:tabs>
        <w:spacing w:after="0"/>
        <w:ind w:left="0"/>
        <w:jc w:val="both"/>
        <w:rPr>
          <w:sz w:val="28"/>
          <w:szCs w:val="28"/>
        </w:rPr>
      </w:pPr>
      <w:r w:rsidRPr="00804ED0">
        <w:rPr>
          <w:sz w:val="28"/>
          <w:szCs w:val="28"/>
        </w:rPr>
        <w:tab/>
        <w:t>- формирование единой межведомственной миграционной политики направленной на профилактику нарушений законодательства о гражданстве, предупреждение и пресечение нелегальной миграции.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Мероприятия, направленные на воссоздание института социальной профилактики и вовлечение общественности в предупреждение правонарушений:</w:t>
      </w:r>
    </w:p>
    <w:p w:rsidR="00CA1CCB" w:rsidRDefault="00CA1CCB" w:rsidP="0071675B">
      <w:pPr>
        <w:pStyle w:val="Textbody"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участие представителей администрации города и общественных формирований профилактической направленности города в проводимых мероприятиях по профилактике правонарушений;</w:t>
      </w:r>
      <w:r>
        <w:rPr>
          <w:rFonts w:ascii="Times New Roman" w:hAnsi="Times New Roman"/>
          <w:sz w:val="28"/>
          <w:szCs w:val="28"/>
        </w:rPr>
        <w:tab/>
      </w:r>
    </w:p>
    <w:p w:rsidR="00CA1CCB" w:rsidRDefault="00CA1CCB" w:rsidP="007167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общественности в проведении воспитательной работы по месту жительства с лицами, осужденными к уголовному наказанию в виде ограничения свободы;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формирование актива общественности для контроля за поведением лиц, освободившихся из мест лишения свободы, а также осужденных к мерам наказания, не связанным с лишением свободы, с целью предупреждения совершения ими противоправных деяний.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Мероприятия, направленные на ресоциализацию лиц, освободившихся из мест лишения свободы, а также обеспечение исполнения уголовных наказаний, не связанных с лишением свободы:</w:t>
      </w:r>
    </w:p>
    <w:p w:rsidR="00CA1CCB" w:rsidRDefault="00CA1CCB" w:rsidP="0071675B">
      <w:pPr>
        <w:pStyle w:val="Textbody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организация деятельности рабочей группы, в рамках городской межведомственной комиссии по профилактике правонарушений города, осуществляющих функции по социальной адаптации лиц, освободившихся из мест лишения свободы, а также осужденным без изоляции от общества (трудовое и бытовое устройство);</w:t>
      </w:r>
    </w:p>
    <w:p w:rsidR="00CA1CCB" w:rsidRDefault="00CA1CCB" w:rsidP="0071675B">
      <w:pP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>эффективное использование сведений банка данных об освобождающихся лицах, получивших специальность в местах лишения свободы, в целях их трудоустройства;</w:t>
      </w:r>
    </w:p>
    <w:p w:rsidR="00CA1CCB" w:rsidRDefault="00CA1CCB" w:rsidP="007167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участия жителей города, осужденных к наказаниям и мерам уголовно-правового характера без изоляции от общества, в том числе несовершеннолетних, страдающих различными видами зависимости в реабилитационных программах;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обеспечения эффективности прохождения добровольного лечения от алкогольной и наркотической зависимости лицами, допускающими нарушения правопорядка в сфере семейно-бытовых отношений, в том числе осужденными к наказаниям и мерам уголовно-правового характера без изоляции от общества.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обеспечение безопасности граждан на улицах и в других общественных местах: 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оборудование мест массового пребывания граждан средствами видеонаблюдения;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 xml:space="preserve">оборудование освещением улиц и мест массового пребывания граждан. 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FC0499" w:rsidRDefault="00CA1CCB" w:rsidP="007167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499">
        <w:rPr>
          <w:rFonts w:ascii="Times New Roman" w:hAnsi="Times New Roman" w:cs="Times New Roman"/>
          <w:b/>
          <w:sz w:val="28"/>
          <w:szCs w:val="28"/>
        </w:rPr>
        <w:t>5. Обоснование ресурсного обеспечения подпрограммы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4D4622" w:rsidRDefault="00CA1CCB" w:rsidP="0071675B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622">
        <w:rPr>
          <w:rFonts w:ascii="Times New Roman" w:hAnsi="Times New Roman" w:cs="Times New Roman"/>
          <w:color w:val="000000"/>
          <w:sz w:val="28"/>
          <w:szCs w:val="28"/>
        </w:rPr>
        <w:t>Источником финансирования подпрограммы являются средства бюджета города.</w:t>
      </w:r>
    </w:p>
    <w:p w:rsidR="00CA1CCB" w:rsidRPr="004D4622" w:rsidRDefault="00CA1CCB" w:rsidP="00C734FC">
      <w:pPr>
        <w:pStyle w:val="Standard"/>
        <w:snapToGrid w:val="0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Общий объем финансирования подпрограммы в 2015-2030 годах составит — 1</w:t>
      </w:r>
      <w:r>
        <w:rPr>
          <w:color w:val="000000"/>
          <w:sz w:val="28"/>
          <w:szCs w:val="28"/>
        </w:rPr>
        <w:t>221</w:t>
      </w:r>
      <w:r w:rsidRPr="004D4622">
        <w:rPr>
          <w:color w:val="000000"/>
          <w:sz w:val="28"/>
          <w:szCs w:val="28"/>
        </w:rPr>
        <w:t>,25 тыс. рублей, в том числе за счет средств бюджета города — 1</w:t>
      </w:r>
      <w:r>
        <w:rPr>
          <w:color w:val="000000"/>
          <w:sz w:val="28"/>
          <w:szCs w:val="28"/>
        </w:rPr>
        <w:t>22</w:t>
      </w:r>
      <w:r w:rsidRPr="004D4622">
        <w:rPr>
          <w:color w:val="000000"/>
          <w:sz w:val="28"/>
          <w:szCs w:val="28"/>
        </w:rPr>
        <w:t>1,25 тыс. рублей;  в том числе по годам:</w:t>
      </w:r>
    </w:p>
    <w:p w:rsidR="00CA1CCB" w:rsidRPr="004D4622" w:rsidRDefault="00CA1CCB" w:rsidP="00C734FC">
      <w:pPr>
        <w:pStyle w:val="Standard"/>
        <w:jc w:val="both"/>
        <w:rPr>
          <w:color w:val="000000"/>
          <w:sz w:val="28"/>
          <w:szCs w:val="28"/>
        </w:rPr>
      </w:pPr>
      <w:r w:rsidRPr="00EC205E">
        <w:rPr>
          <w:color w:val="FF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>- 2015 год – 99,85 тыс. руб;</w:t>
      </w:r>
      <w:r w:rsidRPr="004D4622">
        <w:rPr>
          <w:color w:val="00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ab/>
        <w:t>- 2025 год - 50,0 тыс. руб;</w:t>
      </w:r>
    </w:p>
    <w:p w:rsidR="00CA1CCB" w:rsidRPr="004D4622" w:rsidRDefault="00CA1CCB" w:rsidP="00C734FC">
      <w:pPr>
        <w:pStyle w:val="Standard"/>
        <w:ind w:firstLine="720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- 2016 год – 180,0 тыс. руб;</w:t>
      </w:r>
      <w:r w:rsidRPr="004D4622">
        <w:rPr>
          <w:color w:val="00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ab/>
        <w:t>- 2026 год – 50,0 тыс. руб;</w:t>
      </w:r>
    </w:p>
    <w:p w:rsidR="00CA1CCB" w:rsidRPr="004D4622" w:rsidRDefault="00CA1CCB" w:rsidP="00C734FC">
      <w:pPr>
        <w:pStyle w:val="Standard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ab/>
        <w:t>- 2017 год – 110,0 тыс. руб;               - 2027 год – 50,0 тыс. руб;</w:t>
      </w:r>
    </w:p>
    <w:p w:rsidR="00CA1CCB" w:rsidRPr="004D4622" w:rsidRDefault="00CA1CCB" w:rsidP="00C734FC">
      <w:pPr>
        <w:pStyle w:val="Standard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ab/>
        <w:t>- 2018 год – 218,5 тыс. руб;</w:t>
      </w:r>
      <w:r w:rsidRPr="004D4622">
        <w:rPr>
          <w:color w:val="00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ab/>
        <w:t>- 2028 год – 50,0 тыс. руб;</w:t>
      </w:r>
    </w:p>
    <w:p w:rsidR="00CA1CCB" w:rsidRPr="004D4622" w:rsidRDefault="00CA1CCB" w:rsidP="00C734FC">
      <w:pPr>
        <w:pStyle w:val="Standard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ab/>
        <w:t>- 2019 год – 57,6 тыс. руб;</w:t>
      </w:r>
      <w:r w:rsidRPr="004D4622">
        <w:rPr>
          <w:color w:val="00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ab/>
        <w:t>- 2029 год – 50,0 тыс. руб;</w:t>
      </w:r>
    </w:p>
    <w:p w:rsidR="00CA1CCB" w:rsidRPr="004D4622" w:rsidRDefault="00CA1CCB" w:rsidP="00C734FC">
      <w:pPr>
        <w:pStyle w:val="Standard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 xml:space="preserve">         - 2020 год – 4,0 тыс. руб;</w:t>
      </w:r>
      <w:r w:rsidRPr="004D4622">
        <w:rPr>
          <w:color w:val="00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ab/>
        <w:t>- 2030 год – 50,0 тыс. руб.».</w:t>
      </w:r>
    </w:p>
    <w:p w:rsidR="00CA1CCB" w:rsidRPr="004D4622" w:rsidRDefault="00CA1CCB" w:rsidP="00EC205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- 2021 год – 0 тыс. руб;</w:t>
      </w:r>
    </w:p>
    <w:p w:rsidR="00CA1CCB" w:rsidRPr="004D4622" w:rsidRDefault="00CA1CCB" w:rsidP="00EC205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- 2022 год – 81,3 тыс. руб;</w:t>
      </w:r>
    </w:p>
    <w:p w:rsidR="00CA1CCB" w:rsidRPr="004D4622" w:rsidRDefault="00CA1CCB" w:rsidP="00EC205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 xml:space="preserve">- 2023 год – </w:t>
      </w:r>
      <w:r>
        <w:rPr>
          <w:color w:val="000000"/>
          <w:sz w:val="28"/>
          <w:szCs w:val="28"/>
        </w:rPr>
        <w:t>12</w:t>
      </w:r>
      <w:r w:rsidRPr="004D4622">
        <w:rPr>
          <w:color w:val="000000"/>
          <w:sz w:val="28"/>
          <w:szCs w:val="28"/>
        </w:rPr>
        <w:t>0,0 тыс. руб;</w:t>
      </w:r>
    </w:p>
    <w:p w:rsidR="00CA1CCB" w:rsidRPr="004D4622" w:rsidRDefault="00CA1CCB" w:rsidP="00EC205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 xml:space="preserve">- 2024 год – </w:t>
      </w:r>
      <w:r>
        <w:rPr>
          <w:color w:val="000000"/>
          <w:sz w:val="28"/>
          <w:szCs w:val="28"/>
        </w:rPr>
        <w:t>5</w:t>
      </w:r>
      <w:r w:rsidRPr="004D4622">
        <w:rPr>
          <w:color w:val="000000"/>
          <w:sz w:val="28"/>
          <w:szCs w:val="28"/>
        </w:rPr>
        <w:t>0,0 тыс. руб;</w:t>
      </w:r>
    </w:p>
    <w:p w:rsidR="00CA1CCB" w:rsidRPr="00FC0499" w:rsidRDefault="00CA1CCB" w:rsidP="007167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499">
        <w:rPr>
          <w:rFonts w:ascii="Times New Roman" w:hAnsi="Times New Roman" w:cs="Times New Roman"/>
          <w:b/>
          <w:sz w:val="28"/>
          <w:szCs w:val="28"/>
        </w:rPr>
        <w:t>6. Механизм реализации подпрограммы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Распорядителями бюджетных средств является администрация города.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Финансирование мероприятий программы предусматривается за счет средств бюджета города.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Приобретение материальных средств осуществляется на основании Федерального закона от 05 апреля 2013г.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Общий контроль исполнения подпрограммы осуществляет межведомственная комиссия по профилактике правонарушений в городе, которая уточняет показатели по подпрограммным мероприятиям, механизм реализации подпрограммы и состав исполнителей. Организация работ по контролю исполнения подпрограммы возлагается на отдел гражданской обороны, чрезвычайных ситуаций, общественной безопасности и мобилизационной подготовки администрации города.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Участники подпрограммы, ответственные за выполнение перечня мероприятий, ежегодно, до 10 июля и до 15 февраля (нарастающим итогом с начала года) года, следующего за отчетным периодом, представляют в отдел 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0499">
        <w:rPr>
          <w:rFonts w:ascii="Times New Roman" w:hAnsi="Times New Roman" w:cs="Times New Roman"/>
          <w:sz w:val="28"/>
          <w:szCs w:val="28"/>
        </w:rPr>
        <w:t xml:space="preserve"> ЧС, общественной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и мобилизационной подготовки </w:t>
      </w:r>
      <w:r w:rsidRPr="00FC0499">
        <w:rPr>
          <w:rFonts w:ascii="Times New Roman" w:hAnsi="Times New Roman" w:cs="Times New Roman"/>
          <w:sz w:val="28"/>
          <w:szCs w:val="28"/>
        </w:rPr>
        <w:t>администрации города информацию о ходе выполнения мероприятий подпрограммы.</w:t>
      </w:r>
    </w:p>
    <w:p w:rsidR="00CA1CCB" w:rsidRPr="00FC0499" w:rsidRDefault="00CA1CCB" w:rsidP="0071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0499">
        <w:rPr>
          <w:rFonts w:ascii="Times New Roman" w:hAnsi="Times New Roman" w:cs="Times New Roman"/>
          <w:sz w:val="28"/>
          <w:szCs w:val="28"/>
        </w:rPr>
        <w:t>Ход и результаты выполнения мероприятий подпрограммы рассматриваются на заседании межведомственной комиссии по профилактике правонарушений города и освещаются в средствах массовой информации.</w:t>
      </w:r>
    </w:p>
    <w:p w:rsidR="00CA1CCB" w:rsidRDefault="00CA1CCB" w:rsidP="00EC205E">
      <w:pPr>
        <w:pStyle w:val="a"/>
        <w:widowControl w:val="0"/>
        <w:spacing w:after="0" w:line="240" w:lineRule="exact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Pr="00460BE5" w:rsidRDefault="00CA1CCB" w:rsidP="00A95AA2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  <w:r w:rsidRPr="00460BE5">
        <w:rPr>
          <w:rFonts w:ascii="Times New Roman" w:hAnsi="Times New Roman"/>
          <w:sz w:val="24"/>
        </w:rPr>
        <w:t>ПРИЛОЖЕНИЕ № 5</w:t>
      </w:r>
    </w:p>
    <w:p w:rsidR="00CA1CCB" w:rsidRPr="00460BE5" w:rsidRDefault="00CA1CCB" w:rsidP="00A95AA2">
      <w:pPr>
        <w:pStyle w:val="a"/>
        <w:widowControl w:val="0"/>
        <w:spacing w:after="0" w:line="240" w:lineRule="exact"/>
        <w:ind w:left="4395"/>
        <w:jc w:val="both"/>
        <w:rPr>
          <w:rFonts w:ascii="Times New Roman" w:hAnsi="Times New Roman"/>
          <w:sz w:val="24"/>
        </w:rPr>
      </w:pPr>
      <w:r w:rsidRPr="00460BE5">
        <w:rPr>
          <w:rFonts w:ascii="Times New Roman" w:hAnsi="Times New Roman"/>
          <w:sz w:val="24"/>
        </w:rPr>
        <w:t xml:space="preserve">к муниципальной программе «Обеспечение безопасности населения города </w:t>
      </w:r>
      <w:r>
        <w:rPr>
          <w:rFonts w:ascii="Times New Roman" w:hAnsi="Times New Roman"/>
          <w:sz w:val="24"/>
        </w:rPr>
        <w:t xml:space="preserve">Кирсанов </w:t>
      </w:r>
      <w:r w:rsidRPr="00460BE5">
        <w:rPr>
          <w:rFonts w:ascii="Times New Roman" w:hAnsi="Times New Roman"/>
          <w:sz w:val="24"/>
        </w:rPr>
        <w:t xml:space="preserve">и противодействие преступности </w:t>
      </w:r>
      <w:r>
        <w:rPr>
          <w:rFonts w:ascii="Times New Roman" w:hAnsi="Times New Roman"/>
          <w:sz w:val="24"/>
        </w:rPr>
        <w:t>на 2015-2030годы»</w:t>
      </w:r>
    </w:p>
    <w:p w:rsidR="00CA1CCB" w:rsidRDefault="00CA1CCB" w:rsidP="00A95AA2">
      <w:pPr>
        <w:pStyle w:val="Standard"/>
        <w:tabs>
          <w:tab w:val="left" w:pos="8505"/>
        </w:tabs>
        <w:jc w:val="right"/>
      </w:pPr>
      <w:r>
        <w:rPr>
          <w:color w:val="000000"/>
          <w:sz w:val="28"/>
          <w:szCs w:val="28"/>
        </w:rPr>
        <w:t xml:space="preserve">                                                               </w:t>
      </w:r>
    </w:p>
    <w:p w:rsidR="00CA1CCB" w:rsidRDefault="00CA1CCB" w:rsidP="00A95AA2">
      <w:pPr>
        <w:pStyle w:val="Standard"/>
        <w:jc w:val="center"/>
        <w:rPr>
          <w:color w:val="000000"/>
          <w:sz w:val="28"/>
          <w:szCs w:val="28"/>
        </w:rPr>
      </w:pPr>
    </w:p>
    <w:p w:rsidR="00CA1CCB" w:rsidRDefault="00CA1CCB" w:rsidP="00A95AA2">
      <w:pPr>
        <w:pStyle w:val="Standard"/>
        <w:jc w:val="center"/>
      </w:pPr>
      <w:r>
        <w:rPr>
          <w:b/>
          <w:bCs/>
          <w:color w:val="000000"/>
          <w:sz w:val="28"/>
          <w:szCs w:val="28"/>
        </w:rPr>
        <w:t>ПОДПРОГРАММА</w:t>
      </w:r>
    </w:p>
    <w:p w:rsidR="00CA1CCB" w:rsidRDefault="00CA1CCB" w:rsidP="00A95AA2">
      <w:pPr>
        <w:pStyle w:val="Headinguser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«Противодействие терроризму и экстремизму в городе Кирсанове</w:t>
      </w:r>
    </w:p>
    <w:p w:rsidR="00CA1CCB" w:rsidRDefault="00CA1CCB" w:rsidP="00A95AA2">
      <w:pPr>
        <w:pStyle w:val="Headinguser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2015-2030 годы»</w:t>
      </w:r>
    </w:p>
    <w:p w:rsidR="00CA1CCB" w:rsidRDefault="00CA1CCB" w:rsidP="00A95AA2">
      <w:pPr>
        <w:pStyle w:val="Standard"/>
        <w:jc w:val="center"/>
        <w:rPr>
          <w:color w:val="000000"/>
          <w:sz w:val="28"/>
          <w:szCs w:val="28"/>
        </w:rPr>
      </w:pPr>
    </w:p>
    <w:p w:rsidR="00CA1CCB" w:rsidRDefault="00CA1CCB" w:rsidP="00C0052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AA2">
        <w:rPr>
          <w:rFonts w:ascii="Times New Roman" w:hAnsi="Times New Roman" w:cs="Times New Roman"/>
          <w:b/>
          <w:sz w:val="28"/>
          <w:szCs w:val="28"/>
        </w:rPr>
        <w:t>Паспорт подпрограммы</w:t>
      </w:r>
    </w:p>
    <w:p w:rsidR="00CA1CCB" w:rsidRPr="00A95AA2" w:rsidRDefault="00CA1CCB" w:rsidP="00A95AA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93" w:type="dxa"/>
        <w:tblInd w:w="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14"/>
        <w:gridCol w:w="7279"/>
      </w:tblGrid>
      <w:tr w:rsidR="00CA1CCB" w:rsidRPr="00A95AA2" w:rsidTr="00CF5DF2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CA1CCB" w:rsidRPr="00A95AA2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EC20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Отдел гражданской обороны, чрезвычайных ситуаций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общественной безопасности администрации города</w:t>
            </w:r>
          </w:p>
        </w:tc>
      </w:tr>
      <w:tr w:rsidR="00CA1CCB" w:rsidRPr="00A95AA2" w:rsidTr="00CF5DF2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Отдел образования администрации города;</w:t>
            </w:r>
          </w:p>
          <w:p w:rsidR="00CA1CCB" w:rsidRPr="00A95AA2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МОМВД России «Кирсановский» (по согласованию);</w:t>
            </w:r>
          </w:p>
          <w:p w:rsidR="00CA1CCB" w:rsidRPr="00A95AA2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УФСБ России по Тамбовской области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1CCB" w:rsidRPr="00A95AA2" w:rsidTr="00CF5DF2">
        <w:tc>
          <w:tcPr>
            <w:tcW w:w="231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Цель  подпрограммы</w:t>
            </w:r>
          </w:p>
        </w:tc>
        <w:tc>
          <w:tcPr>
            <w:tcW w:w="7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317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Повышение защиты населения, объектов первоочередной антитеррористической защиты, расположенных на территории города и государственных институтов от террористической угрозы.</w:t>
            </w:r>
          </w:p>
        </w:tc>
      </w:tr>
      <w:tr w:rsidR="00CA1CCB" w:rsidRPr="00A95AA2" w:rsidTr="00CF5DF2">
        <w:tc>
          <w:tcPr>
            <w:tcW w:w="231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317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- проведение пропагандистской работы,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бдительности;</w:t>
            </w:r>
          </w:p>
          <w:p w:rsidR="00CA1CCB" w:rsidRPr="00A95AA2" w:rsidRDefault="00CA1CCB" w:rsidP="00317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-повышение уровня межведомственного взаимодействия в профилактике терроризма;</w:t>
            </w:r>
          </w:p>
          <w:p w:rsidR="00CA1CCB" w:rsidRPr="00A95AA2" w:rsidRDefault="00CA1CCB" w:rsidP="00317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-совершенствование систем технической защиты потенциально опасных объектов, мест массового пребывания людей и объектов жизнеобеспечения, находящихся в собственности или в ведении администрации города;</w:t>
            </w:r>
          </w:p>
          <w:p w:rsidR="00CA1CCB" w:rsidRPr="00A95AA2" w:rsidRDefault="00CA1CCB" w:rsidP="00317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 xml:space="preserve">-обеспечение готовности сил и средств, предназначенных для оказания помощи при проведении контртеррористической операции и минимизации последствий террористических актов. </w:t>
            </w:r>
          </w:p>
        </w:tc>
      </w:tr>
      <w:tr w:rsidR="00CA1CCB" w:rsidRPr="00A95AA2" w:rsidTr="00CF5DF2">
        <w:trPr>
          <w:trHeight w:val="1416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A95A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учреждений, оборудованных системой  видеонаблюдения-11.</w:t>
            </w:r>
          </w:p>
          <w:p w:rsidR="00CA1CCB" w:rsidRPr="00A95AA2" w:rsidRDefault="00CA1CCB" w:rsidP="00A95A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недопущение террористических акций на территории города.</w:t>
            </w:r>
          </w:p>
        </w:tc>
      </w:tr>
      <w:tr w:rsidR="00CA1CCB" w:rsidRPr="00A95AA2" w:rsidTr="00CF5DF2">
        <w:tc>
          <w:tcPr>
            <w:tcW w:w="231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27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Подпрограмма реализуется в течение 2015 - 20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  <w:tr w:rsidR="00CA1CCB" w:rsidRPr="00A95AA2" w:rsidTr="00CF5DF2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A95AA2" w:rsidRDefault="00CA1CCB" w:rsidP="007D2E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AA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CB" w:rsidRPr="00C60330" w:rsidRDefault="00CA1CCB" w:rsidP="00974F77">
            <w:pPr>
              <w:pStyle w:val="Standard"/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Общий объем финансирования подпрограммы в 2015-2030 годах сост</w:t>
            </w:r>
            <w:r w:rsidRPr="00C60330">
              <w:rPr>
                <w:color w:val="000000"/>
                <w:sz w:val="28"/>
                <w:szCs w:val="28"/>
              </w:rPr>
              <w:t>авит — 3318,8 тыс. рублей, в том числе:</w:t>
            </w:r>
          </w:p>
          <w:p w:rsidR="00CA1CCB" w:rsidRPr="00115ADA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C60330">
              <w:rPr>
                <w:color w:val="000000"/>
                <w:sz w:val="28"/>
                <w:szCs w:val="28"/>
              </w:rPr>
              <w:t xml:space="preserve">за счет средств бюджета города — 270,0тыс. рублей;  в том </w:t>
            </w:r>
            <w:r w:rsidRPr="00115ADA">
              <w:rPr>
                <w:color w:val="000000"/>
                <w:sz w:val="28"/>
                <w:szCs w:val="28"/>
              </w:rPr>
              <w:t>числе по годам:</w:t>
            </w:r>
          </w:p>
          <w:p w:rsidR="00CA1CCB" w:rsidRPr="00115ADA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2015 год – 0        тыс. рублей;</w:t>
            </w:r>
          </w:p>
          <w:p w:rsidR="00CA1CCB" w:rsidRPr="00115ADA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2016 год – 0        тыс. рублей;</w:t>
            </w:r>
          </w:p>
          <w:p w:rsidR="00CA1CCB" w:rsidRPr="00115ADA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2017 год – 110,0 тыс. рублей;</w:t>
            </w:r>
          </w:p>
          <w:p w:rsidR="00CA1CCB" w:rsidRPr="00115ADA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2018 год – 120,0 тыс. рублей;</w:t>
            </w:r>
          </w:p>
          <w:p w:rsidR="00CA1CCB" w:rsidRPr="00115ADA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2019 год – 40,0   тыс. рублей;</w:t>
            </w:r>
          </w:p>
          <w:p w:rsidR="00CA1CCB" w:rsidRPr="00115ADA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2020 год – 0   тыс. рублей;</w:t>
            </w:r>
          </w:p>
          <w:p w:rsidR="00CA1CCB" w:rsidRPr="00115ADA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2021 год – 0  тыс. рублей;</w:t>
            </w:r>
          </w:p>
          <w:p w:rsidR="00CA1CCB" w:rsidRPr="00115ADA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2022 год – 0  тыс. рублей;</w:t>
            </w:r>
          </w:p>
          <w:p w:rsidR="00CA1CCB" w:rsidRPr="00115ADA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2023 год – 0 тыс. рублей;</w:t>
            </w:r>
          </w:p>
          <w:p w:rsidR="00CA1CCB" w:rsidRPr="00115ADA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2024 год – 0 тыс. рублей.</w:t>
            </w:r>
          </w:p>
          <w:p w:rsidR="00CA1CCB" w:rsidRPr="00115ADA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2025 год – 0 тыс. рублей.</w:t>
            </w:r>
          </w:p>
          <w:p w:rsidR="00CA1CCB" w:rsidRPr="00115ADA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2026 год – 0 тыс. рублей.</w:t>
            </w:r>
          </w:p>
          <w:p w:rsidR="00CA1CCB" w:rsidRPr="00115ADA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2027 год – 0 тыс. рублей.</w:t>
            </w:r>
          </w:p>
          <w:p w:rsidR="00CA1CCB" w:rsidRPr="00115ADA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2028 год – 0 тыс. рублей.</w:t>
            </w:r>
          </w:p>
          <w:p w:rsidR="00CA1CCB" w:rsidRPr="00115ADA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2029 год – 0 тыс. рублей.</w:t>
            </w:r>
          </w:p>
          <w:p w:rsidR="00CA1CCB" w:rsidRPr="00115ADA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15ADA">
              <w:rPr>
                <w:color w:val="000000"/>
                <w:sz w:val="28"/>
                <w:szCs w:val="28"/>
              </w:rPr>
              <w:t>2030 год – 0 тыс. рублей.</w:t>
            </w: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за счет средств бюджета области — 30</w:t>
            </w:r>
            <w:r>
              <w:rPr>
                <w:color w:val="000000"/>
                <w:sz w:val="28"/>
                <w:szCs w:val="28"/>
              </w:rPr>
              <w:t>48,8</w:t>
            </w:r>
            <w:r w:rsidRPr="004D4622">
              <w:rPr>
                <w:color w:val="000000"/>
                <w:sz w:val="28"/>
                <w:szCs w:val="28"/>
              </w:rPr>
              <w:t xml:space="preserve"> тыс. рублей;  в том числе по годам:</w:t>
            </w: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2015 год – 0 тыс. рублей;</w:t>
            </w: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2016 год – 0 тыс. рублей;</w:t>
            </w: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2017 год – 0 тыс. рублей;</w:t>
            </w: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2018 год – 0 тыс. рублей;</w:t>
            </w: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2019 год – 190,0 тыс. рублей;</w:t>
            </w: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2020 год – 211,1 тыс. рублей;</w:t>
            </w: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2021 год – 191,1 тыс. рублей;</w:t>
            </w: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2022 год – 266,2 тыс. рублей;</w:t>
            </w: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2023 год – 273,0 тыс. рублей;</w:t>
            </w:r>
          </w:p>
          <w:p w:rsidR="00CA1CCB" w:rsidRPr="004D4622" w:rsidRDefault="00CA1CCB" w:rsidP="00974F77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267,4</w:t>
            </w:r>
            <w:r w:rsidRPr="004D4622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CA1CCB" w:rsidRPr="004D4622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2025 год – 275,0 тыс. рублей.</w:t>
            </w:r>
          </w:p>
          <w:p w:rsidR="00CA1CCB" w:rsidRPr="004D4622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2026 год – 275,0 тыс. рублей.</w:t>
            </w:r>
          </w:p>
          <w:p w:rsidR="00CA1CCB" w:rsidRPr="004D4622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2027 год – 275,0 тыс. рублей.</w:t>
            </w:r>
          </w:p>
          <w:p w:rsidR="00CA1CCB" w:rsidRPr="004D4622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2028 год – 275,0 тыс. рублей.</w:t>
            </w:r>
          </w:p>
          <w:p w:rsidR="00CA1CCB" w:rsidRPr="004D4622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2029 год – 275,0 тыс. рублей.</w:t>
            </w:r>
          </w:p>
          <w:p w:rsidR="00CA1CCB" w:rsidRPr="004D4622" w:rsidRDefault="00CA1CCB" w:rsidP="006772EF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4D4622">
              <w:rPr>
                <w:color w:val="000000"/>
                <w:sz w:val="28"/>
                <w:szCs w:val="28"/>
              </w:rPr>
              <w:t>2030 год – 275,0 тыс. рублей.</w:t>
            </w:r>
          </w:p>
          <w:p w:rsidR="00CA1CCB" w:rsidRPr="00A95AA2" w:rsidRDefault="00CA1CCB" w:rsidP="002C1047">
            <w:pPr>
              <w:pStyle w:val="Standard"/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CA1CCB" w:rsidRDefault="00CA1CCB" w:rsidP="00317B1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317B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CCB" w:rsidRDefault="00CA1CCB" w:rsidP="00317B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CCB" w:rsidRDefault="00CA1CCB" w:rsidP="00317B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CCB" w:rsidRDefault="00CA1CCB" w:rsidP="00317B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CCB" w:rsidRPr="00317B14" w:rsidRDefault="00CA1CCB" w:rsidP="00317B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B14">
        <w:rPr>
          <w:rFonts w:ascii="Times New Roman" w:hAnsi="Times New Roman" w:cs="Times New Roman"/>
          <w:b/>
          <w:sz w:val="28"/>
          <w:szCs w:val="28"/>
        </w:rPr>
        <w:t>1. Общая характеристика сферы реализации подпрограммы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Необходимость принятия подпрограммы и последующая реализация вызвана тем, что складывающаяся обстановка в сфере противодействия терроризму в Российской Федерации продолжает оставаться напряженной. В условиях осуществления государственной политики по стабилизации обстановки на Северном Кавказе лидеры незаконных вооруженных формирований - организаторы террористической деятельности в связи с лишением их возможности проведения террористических актов и иных противоправных деяний силами крупных вооруженных формирований переходят к практике нанесения точечных ударов по различным объектам в других регионах России, прежде всего с массовым пребыванием населения. Представители террористических организаций, сформированных и финансируемых как на территории России, так и за ее пределами, не оставляют попыток планирования и совершения террористических актов.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 xml:space="preserve">Прохождение через территорию города автомагистрали Тамбов-Саратов, железной дороги Махачкала - Астрахань - Волгоград - Саратов -Тамбов – Мичуринск, по которым следует автотранспорт и пассажиропоток с южного направления, реально обуславливают потенциальную опасность перемещения террористических группировок и их отдельных членов, транзита оружия, боеприпасов и взрывчатых веществ. 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Кроме того, на территории города расположены потенциально опасные объекты, места с массовым пребыванием людей, которые могут быть избраны террористами в качестве объектов проведения террористических актов.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 xml:space="preserve">Криминальную напряженность усиливают незаконная миграция. 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Правоохранительными органами в 2014 году проделана серьезная работа по борьбе с террористической угрозой, накоплен достаточный опыт работы в новых социально-экономических условиях. Однако угроза совершения террористических актов остается.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Все это требует принятия дополнительных превентивных мер, направленных на противодействие терроризму, прежде всего связанных с технической укрепленностью жизненно важных объектов и мест массового пребывания населения, обучением людей действиям в условиях чрезвычайного характера.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 xml:space="preserve">Реализация предложенных подпрограммой мер позволит значительно расширить потенциал института профилактики терроризма в целом, повысить эффективность деятельности органов, задействованных в сфере борьбы с терроризмом, привлечь дополнительные финансовые ресурсы, усовершенствовать современную упреждающую систему мер противодействия терроризму. 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ab/>
      </w:r>
    </w:p>
    <w:p w:rsidR="00CA1CCB" w:rsidRPr="00317B14" w:rsidRDefault="00CA1CCB" w:rsidP="00317B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B14">
        <w:rPr>
          <w:rFonts w:ascii="Times New Roman" w:hAnsi="Times New Roman" w:cs="Times New Roman"/>
          <w:b/>
          <w:sz w:val="28"/>
          <w:szCs w:val="28"/>
        </w:rPr>
        <w:t>2. Приоритеты муниципальной политики в сфере реализации подпрограммы, цели, задачи, сроки и этапы реализации подпрограммы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Приоритетами в сфере реализации подпрограммы являются: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- совершенствование деятельности территориальных органов федеральных органов исполнительной власти, органов исполнительной власти области и органов местного самоуправления, направленной на своевременной выявление и устранение причин и условий, способствующих проявлениям терроризма;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- практическая реализация на территории города мер по укреплению антитеррористической защищенности потенциальных объектов террористических посягательств;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- обеспечение готовности сил и средств, предназначенных для оказания  помощи при проведении контртеррористической операции и минимизации последствий террористических актов;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- повышение качества информационного сопровождения проводимых в городе антитеррористических мероприятий;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- организация работы с населением по вопросам повышения бдительности в условиях повседневной жизнедеятельности и совершенствование обучения жителей города правилам поведения при угрозе совершения террористического акта;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- повышение уровня профессиональной подготовки должностных лиц ответственных за антитеррористическую деятельность.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Реализация подпрограммы позволит обеспечить безопасность населения города, защиту его жизненно важных интересов.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Целью подпрограммы является: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повышение защиты населения, объектов первоочередной антитеррористической защиты, расположенных на территории города, и государственных институтов от террористической угрозы.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проведение пропагандистской работы,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повышение уровня межведомственного взаимодействия в профилактике терроризма;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совершенствование систем технической защиты потенциально опасных объектов, мест массового пребывания людей и объектов жизнеобеспечения, находящихся в собственности или в ведении администрации города Кирсанова;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обеспечение готовности сил и средств, предназначенных для оказания  помощи при проведении контртеррористической операции и минимизации последствий террористических актов.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Срок реализации подпрограммы - 2015</w:t>
      </w:r>
      <w:r>
        <w:rPr>
          <w:rFonts w:ascii="Times New Roman" w:hAnsi="Times New Roman" w:cs="Times New Roman"/>
          <w:sz w:val="28"/>
          <w:szCs w:val="28"/>
        </w:rPr>
        <w:t xml:space="preserve"> – 2030 </w:t>
      </w:r>
      <w:r w:rsidRPr="00A95AA2">
        <w:rPr>
          <w:rFonts w:ascii="Times New Roman" w:hAnsi="Times New Roman" w:cs="Times New Roman"/>
          <w:sz w:val="28"/>
          <w:szCs w:val="28"/>
        </w:rPr>
        <w:t>годы.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317B14" w:rsidRDefault="00CA1CCB" w:rsidP="00317B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B14">
        <w:rPr>
          <w:rFonts w:ascii="Times New Roman" w:hAnsi="Times New Roman" w:cs="Times New Roman"/>
          <w:b/>
          <w:sz w:val="28"/>
          <w:szCs w:val="28"/>
        </w:rPr>
        <w:t>3. Показатели (индикаторы) достижения целей и решения задач, основные ожидаемые результаты подпрограммы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Комплексная оценка выполнения мероприятий подпрограммы будет проводиться ежегодно по контролируемым значениям индикаторов, охватывающих все мероприятия, намеченные к выполнению - организационные, технические и практические.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Показателями (индикаторами) реализации подпрограммы являются: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количество муниципальных учреждений, оборудуемых системой  видеонаблюдения;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недопущение террористических акций на территории города.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Реализация мероприятий подпрограммы позволит достичь следующих результатов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оборудовать муниципальные учреждения города системами видеонаблюдения;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улучшить социальную защищенность общества и техническую укрепленность организаций и предприятий в случае возникновения террористической угрозы;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повысить уровень организованности и бдительности населения в области противодействия террористической угрозе;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обеспечить готовность сил и средств к отражению нападений террористов на объекты транспорта, связи, торговли, места массового пребывания граждан, другие охраняемые объекты и минимизацию их последствий;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усовершенствовать систему информационного противодействия терроризму и экстремизму, предусматривающую задействование органов государственной власти, возможностей правоохранительных органов и спецслужб, общественных организаций, специалистов в области религиозных отношений, образования, культуры, средств массовой информации в осуществлении деятельности на данном направлении.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Кроме того, закрепится тенденция общей стабилизации криминальной ситуации, снизится доля тяжких преступлений, уменьшится темп роста организованной преступности в целом.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Реализации мероприятий подпрограммы позволит достичь к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95AA2">
        <w:rPr>
          <w:rFonts w:ascii="Times New Roman" w:hAnsi="Times New Roman" w:cs="Times New Roman"/>
          <w:sz w:val="28"/>
          <w:szCs w:val="28"/>
        </w:rPr>
        <w:t xml:space="preserve"> году следующих результатов: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- повышение количества муниципальных учреждений, оснащенных системой видеонаблюдения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317B14" w:rsidRDefault="00CA1CCB" w:rsidP="00317B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B14">
        <w:rPr>
          <w:rFonts w:ascii="Times New Roman" w:hAnsi="Times New Roman" w:cs="Times New Roman"/>
          <w:b/>
          <w:sz w:val="28"/>
          <w:szCs w:val="28"/>
        </w:rPr>
        <w:t>4. Обобщенная характеристика мероприятий подпрограммы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Основные мероприятия подпрограммы направлены на достижение ее цели и на решение наиболее важных задач, обеспечивающих безопасность населения и защиту его жизненно важных интересов.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Подпрограмма включает в себя следующие основные мероприятия: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проведение пропагандистской работы,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повышение уровня межведомственного взаимодействия в профилактике терроризма;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совершенствование систем технической защиты потенциально опасных объектов, мест массового пребывания людей и объектов жизнеобеспечения, находящихся в собственности или в ведении администрации города Кирсанова;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обеспечение готовности сил и средств, предназначенных для оказания  помощи при проведении контртеррористической операции и минимизации последствий террористических актов.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317B14" w:rsidRDefault="00CA1CCB" w:rsidP="00317B1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B14">
        <w:rPr>
          <w:rFonts w:ascii="Times New Roman" w:hAnsi="Times New Roman" w:cs="Times New Roman"/>
          <w:b/>
          <w:sz w:val="28"/>
          <w:szCs w:val="28"/>
        </w:rPr>
        <w:t>5. Обоснование ресурсного обеспечения подпрограммы</w:t>
      </w:r>
    </w:p>
    <w:p w:rsidR="00CA1CCB" w:rsidRPr="00EC205E" w:rsidRDefault="00CA1CCB" w:rsidP="00A95AA2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A1CCB" w:rsidRPr="004D4622" w:rsidRDefault="00CA1CCB" w:rsidP="00A95AA2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622">
        <w:rPr>
          <w:rFonts w:ascii="Times New Roman" w:hAnsi="Times New Roman" w:cs="Times New Roman"/>
          <w:color w:val="000000"/>
          <w:sz w:val="28"/>
          <w:szCs w:val="28"/>
        </w:rPr>
        <w:t>Источником финансирования подпрограммы являются средства бюджета город.</w:t>
      </w:r>
    </w:p>
    <w:p w:rsidR="00CA1CCB" w:rsidRPr="004D4622" w:rsidRDefault="00CA1CCB" w:rsidP="00144090">
      <w:pPr>
        <w:pStyle w:val="Standard"/>
        <w:snapToGrid w:val="0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Общий объем финансирования подпрограммы в 2015-2030 годах составит — 33</w:t>
      </w:r>
      <w:r>
        <w:rPr>
          <w:color w:val="000000"/>
          <w:sz w:val="28"/>
          <w:szCs w:val="28"/>
        </w:rPr>
        <w:t>18,8</w:t>
      </w:r>
      <w:r w:rsidRPr="004D4622">
        <w:rPr>
          <w:color w:val="000000"/>
          <w:sz w:val="28"/>
          <w:szCs w:val="28"/>
        </w:rPr>
        <w:t xml:space="preserve"> рублей, в том числе:</w:t>
      </w:r>
    </w:p>
    <w:p w:rsidR="00CA1CCB" w:rsidRPr="004D4622" w:rsidRDefault="00CA1CCB" w:rsidP="00144090">
      <w:pPr>
        <w:pStyle w:val="Standard"/>
        <w:snapToGrid w:val="0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 xml:space="preserve"> за счет средств бюджета города — 270,0 тыс. рублей;  в том числе по годам:</w:t>
      </w:r>
    </w:p>
    <w:p w:rsidR="00CA1CCB" w:rsidRPr="004D4622" w:rsidRDefault="00CA1CCB" w:rsidP="00144090">
      <w:pPr>
        <w:pStyle w:val="Standard"/>
        <w:jc w:val="both"/>
        <w:rPr>
          <w:color w:val="000000"/>
          <w:sz w:val="28"/>
          <w:szCs w:val="28"/>
        </w:rPr>
      </w:pPr>
      <w:r w:rsidRPr="00EC205E">
        <w:rPr>
          <w:color w:val="FF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>- 2015 год – 0,0 тыс.руб;</w:t>
      </w:r>
      <w:r w:rsidRPr="004D4622">
        <w:rPr>
          <w:color w:val="00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ab/>
        <w:t>- 2025 год -</w:t>
      </w:r>
      <w:r w:rsidRPr="004D4622">
        <w:rPr>
          <w:color w:val="000000"/>
          <w:sz w:val="28"/>
          <w:szCs w:val="28"/>
        </w:rPr>
        <w:tab/>
        <w:t>0 тыс. рублей;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- 2016 год – 0,0 тыс.руб;</w:t>
      </w:r>
      <w:r w:rsidRPr="004D4622">
        <w:rPr>
          <w:color w:val="00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>- 202</w:t>
      </w:r>
      <w:r>
        <w:rPr>
          <w:color w:val="000000"/>
          <w:sz w:val="28"/>
          <w:szCs w:val="28"/>
        </w:rPr>
        <w:t>6</w:t>
      </w:r>
      <w:r w:rsidRPr="00C8750E">
        <w:rPr>
          <w:color w:val="000000"/>
          <w:sz w:val="28"/>
          <w:szCs w:val="28"/>
        </w:rPr>
        <w:t xml:space="preserve"> год – 0 </w:t>
      </w:r>
      <w:r>
        <w:rPr>
          <w:color w:val="000000"/>
          <w:sz w:val="28"/>
          <w:szCs w:val="28"/>
        </w:rPr>
        <w:t>тыс. рублей;</w:t>
      </w:r>
      <w:r w:rsidRPr="004D4622">
        <w:rPr>
          <w:color w:val="000000"/>
          <w:sz w:val="28"/>
          <w:szCs w:val="28"/>
        </w:rPr>
        <w:tab/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- 2017 год – 110,0 тыс.руб;</w:t>
      </w:r>
      <w:r w:rsidRPr="004D4622">
        <w:rPr>
          <w:color w:val="00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>- 202</w:t>
      </w:r>
      <w:r>
        <w:rPr>
          <w:color w:val="000000"/>
          <w:sz w:val="28"/>
          <w:szCs w:val="28"/>
        </w:rPr>
        <w:t>7</w:t>
      </w:r>
      <w:r w:rsidRPr="00C8750E">
        <w:rPr>
          <w:color w:val="000000"/>
          <w:sz w:val="28"/>
          <w:szCs w:val="28"/>
        </w:rPr>
        <w:t xml:space="preserve"> год – 0 тыс. рублей.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- 2018 год – 120,0 тыс.руб;</w:t>
      </w:r>
      <w:r w:rsidRPr="004D4622">
        <w:rPr>
          <w:color w:val="00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>- 202</w:t>
      </w:r>
      <w:r>
        <w:rPr>
          <w:color w:val="000000"/>
          <w:sz w:val="28"/>
          <w:szCs w:val="28"/>
        </w:rPr>
        <w:t>8</w:t>
      </w:r>
      <w:r w:rsidRPr="00C8750E">
        <w:rPr>
          <w:color w:val="000000"/>
          <w:sz w:val="28"/>
          <w:szCs w:val="28"/>
        </w:rPr>
        <w:t xml:space="preserve"> год – 0 тыс. рублей.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- 2019 год – 40,0 тыс.руб;</w:t>
      </w:r>
      <w:r w:rsidRPr="004D4622">
        <w:rPr>
          <w:color w:val="00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>- 202</w:t>
      </w:r>
      <w:r>
        <w:rPr>
          <w:color w:val="000000"/>
          <w:sz w:val="28"/>
          <w:szCs w:val="28"/>
        </w:rPr>
        <w:t>9</w:t>
      </w:r>
      <w:r w:rsidRPr="00C8750E">
        <w:rPr>
          <w:color w:val="000000"/>
          <w:sz w:val="28"/>
          <w:szCs w:val="28"/>
        </w:rPr>
        <w:t xml:space="preserve"> год – 0 тыс. рублей.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- 2020 год – 0 тыс. рублей;</w:t>
      </w:r>
      <w:r w:rsidRPr="004D4622">
        <w:rPr>
          <w:color w:val="000000"/>
          <w:sz w:val="28"/>
          <w:szCs w:val="28"/>
        </w:rPr>
        <w:tab/>
      </w:r>
      <w:r w:rsidRPr="004D4622"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>- 20</w:t>
      </w:r>
      <w:r>
        <w:rPr>
          <w:color w:val="000000"/>
          <w:sz w:val="28"/>
          <w:szCs w:val="28"/>
        </w:rPr>
        <w:t xml:space="preserve">30 </w:t>
      </w:r>
      <w:r w:rsidRPr="00C8750E">
        <w:rPr>
          <w:color w:val="000000"/>
          <w:sz w:val="28"/>
          <w:szCs w:val="28"/>
        </w:rPr>
        <w:t>год – 0 тыс. рублей.</w:t>
      </w:r>
    </w:p>
    <w:p w:rsidR="00CA1CCB" w:rsidRPr="004D4622" w:rsidRDefault="00CA1CCB" w:rsidP="006772EF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- 2021 год – 0 тыс.руб;</w:t>
      </w:r>
    </w:p>
    <w:p w:rsidR="00CA1CCB" w:rsidRPr="004D4622" w:rsidRDefault="00CA1CCB" w:rsidP="006772EF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- 2022 год – 0 тыс. руб;</w:t>
      </w:r>
    </w:p>
    <w:p w:rsidR="00CA1CCB" w:rsidRPr="004D4622" w:rsidRDefault="00CA1CCB" w:rsidP="006772EF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- 2023 год – 0 тыс.руб;</w:t>
      </w:r>
    </w:p>
    <w:p w:rsidR="00CA1CCB" w:rsidRPr="004D4622" w:rsidRDefault="00CA1CCB" w:rsidP="006772EF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- 2024 год – 0 тыс. рублей.</w:t>
      </w:r>
    </w:p>
    <w:p w:rsidR="00CA1CCB" w:rsidRPr="00EC205E" w:rsidRDefault="00CA1CCB" w:rsidP="00144090">
      <w:pPr>
        <w:pStyle w:val="Standard"/>
        <w:jc w:val="both"/>
        <w:rPr>
          <w:color w:val="FF0000"/>
          <w:sz w:val="28"/>
          <w:szCs w:val="28"/>
        </w:rPr>
      </w:pPr>
    </w:p>
    <w:p w:rsidR="00CA1CCB" w:rsidRPr="004D4622" w:rsidRDefault="00CA1CCB" w:rsidP="00144090">
      <w:pPr>
        <w:pStyle w:val="Standard"/>
        <w:jc w:val="both"/>
        <w:rPr>
          <w:color w:val="000000"/>
          <w:sz w:val="28"/>
          <w:szCs w:val="28"/>
        </w:rPr>
      </w:pPr>
      <w:r w:rsidRPr="004D4622">
        <w:rPr>
          <w:color w:val="000000"/>
          <w:sz w:val="28"/>
          <w:szCs w:val="28"/>
        </w:rPr>
        <w:t>за счет средств бюджета области — 30</w:t>
      </w:r>
      <w:r>
        <w:rPr>
          <w:color w:val="000000"/>
          <w:sz w:val="28"/>
          <w:szCs w:val="28"/>
        </w:rPr>
        <w:t>48,8</w:t>
      </w:r>
      <w:r w:rsidRPr="004D4622">
        <w:rPr>
          <w:color w:val="000000"/>
          <w:sz w:val="28"/>
          <w:szCs w:val="28"/>
        </w:rPr>
        <w:t xml:space="preserve"> тыс. рублей;  в том числе по годам:</w:t>
      </w:r>
    </w:p>
    <w:p w:rsidR="00CA1CCB" w:rsidRPr="004D4622" w:rsidRDefault="00CA1CCB" w:rsidP="00144090">
      <w:pPr>
        <w:pStyle w:val="Standard"/>
        <w:jc w:val="both"/>
        <w:rPr>
          <w:color w:val="000000"/>
          <w:sz w:val="28"/>
          <w:szCs w:val="28"/>
        </w:rPr>
      </w:pP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C8750E">
        <w:rPr>
          <w:color w:val="000000"/>
          <w:sz w:val="28"/>
          <w:szCs w:val="28"/>
        </w:rPr>
        <w:t>- 2015 год – 0,0 тыс.руб;</w:t>
      </w:r>
      <w:r w:rsidRPr="00C8750E"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ab/>
        <w:t>- 2025 год -</w:t>
      </w:r>
      <w:r w:rsidRPr="00C8750E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275,0</w:t>
      </w:r>
      <w:r w:rsidRPr="00C8750E">
        <w:rPr>
          <w:color w:val="000000"/>
          <w:sz w:val="28"/>
          <w:szCs w:val="28"/>
        </w:rPr>
        <w:t xml:space="preserve"> тыс. рублей;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C8750E">
        <w:rPr>
          <w:color w:val="000000"/>
          <w:sz w:val="28"/>
          <w:szCs w:val="28"/>
        </w:rPr>
        <w:t>- 2016 год – 0,0 тыс.руб;</w:t>
      </w:r>
      <w:r w:rsidRPr="00C8750E"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ab/>
        <w:t>- 202</w:t>
      </w:r>
      <w:r>
        <w:rPr>
          <w:color w:val="000000"/>
          <w:sz w:val="28"/>
          <w:szCs w:val="28"/>
        </w:rPr>
        <w:t>6</w:t>
      </w:r>
      <w:r w:rsidRPr="00C8750E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275,0</w:t>
      </w:r>
      <w:r w:rsidRPr="00C875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тыс. рублей;</w:t>
      </w:r>
      <w:r w:rsidRPr="00C8750E">
        <w:rPr>
          <w:color w:val="000000"/>
          <w:sz w:val="28"/>
          <w:szCs w:val="28"/>
        </w:rPr>
        <w:tab/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C8750E">
        <w:rPr>
          <w:color w:val="000000"/>
          <w:sz w:val="28"/>
          <w:szCs w:val="28"/>
        </w:rPr>
        <w:t xml:space="preserve">- 2017 год – </w:t>
      </w:r>
      <w:r>
        <w:rPr>
          <w:color w:val="000000"/>
          <w:sz w:val="28"/>
          <w:szCs w:val="28"/>
        </w:rPr>
        <w:t>0</w:t>
      </w:r>
      <w:r w:rsidRPr="00C8750E">
        <w:rPr>
          <w:color w:val="000000"/>
          <w:sz w:val="28"/>
          <w:szCs w:val="28"/>
        </w:rPr>
        <w:t xml:space="preserve"> тыс.руб;</w:t>
      </w:r>
      <w:r w:rsidRPr="00C8750E"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>- 202</w:t>
      </w:r>
      <w:r>
        <w:rPr>
          <w:color w:val="000000"/>
          <w:sz w:val="28"/>
          <w:szCs w:val="28"/>
        </w:rPr>
        <w:t>7</w:t>
      </w:r>
      <w:r w:rsidRPr="00C8750E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275,0</w:t>
      </w:r>
      <w:r w:rsidRPr="00C8750E">
        <w:rPr>
          <w:color w:val="000000"/>
          <w:sz w:val="28"/>
          <w:szCs w:val="28"/>
        </w:rPr>
        <w:t xml:space="preserve"> тыс. рублей.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C8750E">
        <w:rPr>
          <w:color w:val="000000"/>
          <w:sz w:val="28"/>
          <w:szCs w:val="28"/>
        </w:rPr>
        <w:t xml:space="preserve">- 2018 год – </w:t>
      </w:r>
      <w:r>
        <w:rPr>
          <w:color w:val="000000"/>
          <w:sz w:val="28"/>
          <w:szCs w:val="28"/>
        </w:rPr>
        <w:t>0</w:t>
      </w:r>
      <w:r w:rsidRPr="00C8750E">
        <w:rPr>
          <w:color w:val="000000"/>
          <w:sz w:val="28"/>
          <w:szCs w:val="28"/>
        </w:rPr>
        <w:t xml:space="preserve"> тыс.руб;</w:t>
      </w:r>
      <w:r w:rsidRPr="00C8750E"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>- 202</w:t>
      </w:r>
      <w:r>
        <w:rPr>
          <w:color w:val="000000"/>
          <w:sz w:val="28"/>
          <w:szCs w:val="28"/>
        </w:rPr>
        <w:t>8</w:t>
      </w:r>
      <w:r w:rsidRPr="00C8750E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275,0</w:t>
      </w:r>
      <w:r w:rsidRPr="00C8750E">
        <w:rPr>
          <w:color w:val="000000"/>
          <w:sz w:val="28"/>
          <w:szCs w:val="28"/>
        </w:rPr>
        <w:t xml:space="preserve"> тыс. рублей.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C8750E">
        <w:rPr>
          <w:color w:val="000000"/>
          <w:sz w:val="28"/>
          <w:szCs w:val="28"/>
        </w:rPr>
        <w:t xml:space="preserve">- 2019 год – </w:t>
      </w:r>
      <w:r>
        <w:rPr>
          <w:color w:val="000000"/>
          <w:sz w:val="28"/>
          <w:szCs w:val="28"/>
        </w:rPr>
        <w:t>190</w:t>
      </w:r>
      <w:r w:rsidRPr="00C8750E">
        <w:rPr>
          <w:color w:val="000000"/>
          <w:sz w:val="28"/>
          <w:szCs w:val="28"/>
        </w:rPr>
        <w:t>,0 тыс.руб;</w:t>
      </w:r>
      <w:r w:rsidRPr="00C8750E">
        <w:rPr>
          <w:color w:val="000000"/>
          <w:sz w:val="28"/>
          <w:szCs w:val="28"/>
        </w:rPr>
        <w:tab/>
      </w:r>
      <w:r w:rsidRPr="00C8750E">
        <w:rPr>
          <w:color w:val="000000"/>
          <w:sz w:val="28"/>
          <w:szCs w:val="28"/>
        </w:rPr>
        <w:tab/>
        <w:t>- 202</w:t>
      </w:r>
      <w:r>
        <w:rPr>
          <w:color w:val="000000"/>
          <w:sz w:val="28"/>
          <w:szCs w:val="28"/>
        </w:rPr>
        <w:t>9</w:t>
      </w:r>
      <w:r w:rsidRPr="00C8750E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275,0</w:t>
      </w:r>
      <w:r w:rsidRPr="00C8750E">
        <w:rPr>
          <w:color w:val="000000"/>
          <w:sz w:val="28"/>
          <w:szCs w:val="28"/>
        </w:rPr>
        <w:t xml:space="preserve"> тыс. рублей.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C8750E">
        <w:rPr>
          <w:color w:val="000000"/>
          <w:sz w:val="28"/>
          <w:szCs w:val="28"/>
        </w:rPr>
        <w:t xml:space="preserve">- 2020 год – </w:t>
      </w:r>
      <w:r>
        <w:rPr>
          <w:color w:val="000000"/>
          <w:sz w:val="28"/>
          <w:szCs w:val="28"/>
        </w:rPr>
        <w:t>211,1</w:t>
      </w:r>
      <w:r w:rsidRPr="00C8750E">
        <w:rPr>
          <w:color w:val="000000"/>
          <w:sz w:val="28"/>
          <w:szCs w:val="28"/>
        </w:rPr>
        <w:t xml:space="preserve"> тыс. рублей;</w:t>
      </w:r>
      <w:r w:rsidRPr="00C8750E">
        <w:rPr>
          <w:color w:val="000000"/>
          <w:sz w:val="28"/>
          <w:szCs w:val="28"/>
        </w:rPr>
        <w:tab/>
        <w:t>- 20</w:t>
      </w:r>
      <w:r>
        <w:rPr>
          <w:color w:val="000000"/>
          <w:sz w:val="28"/>
          <w:szCs w:val="28"/>
        </w:rPr>
        <w:t xml:space="preserve">30 </w:t>
      </w:r>
      <w:r w:rsidRPr="00C8750E">
        <w:rPr>
          <w:color w:val="000000"/>
          <w:sz w:val="28"/>
          <w:szCs w:val="28"/>
        </w:rPr>
        <w:t xml:space="preserve">год – </w:t>
      </w:r>
      <w:r>
        <w:rPr>
          <w:color w:val="000000"/>
          <w:sz w:val="28"/>
          <w:szCs w:val="28"/>
        </w:rPr>
        <w:t>275,0</w:t>
      </w:r>
      <w:r w:rsidRPr="00C8750E">
        <w:rPr>
          <w:color w:val="000000"/>
          <w:sz w:val="28"/>
          <w:szCs w:val="28"/>
        </w:rPr>
        <w:t xml:space="preserve"> тыс. рублей.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C8750E">
        <w:rPr>
          <w:color w:val="000000"/>
          <w:sz w:val="28"/>
          <w:szCs w:val="28"/>
        </w:rPr>
        <w:t xml:space="preserve">- 2021 год – </w:t>
      </w:r>
      <w:r>
        <w:rPr>
          <w:color w:val="000000"/>
          <w:sz w:val="28"/>
          <w:szCs w:val="28"/>
        </w:rPr>
        <w:t>191,1</w:t>
      </w:r>
      <w:r w:rsidRPr="00C8750E">
        <w:rPr>
          <w:color w:val="000000"/>
          <w:sz w:val="28"/>
          <w:szCs w:val="28"/>
        </w:rPr>
        <w:t xml:space="preserve"> тыс.руб;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C8750E">
        <w:rPr>
          <w:color w:val="000000"/>
          <w:sz w:val="28"/>
          <w:szCs w:val="28"/>
        </w:rPr>
        <w:t xml:space="preserve">- 2022 год – </w:t>
      </w:r>
      <w:r>
        <w:rPr>
          <w:color w:val="000000"/>
          <w:sz w:val="28"/>
          <w:szCs w:val="28"/>
        </w:rPr>
        <w:t>266,2</w:t>
      </w:r>
      <w:r w:rsidRPr="00C8750E">
        <w:rPr>
          <w:color w:val="000000"/>
          <w:sz w:val="28"/>
          <w:szCs w:val="28"/>
        </w:rPr>
        <w:t xml:space="preserve"> тыс. руб;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C8750E">
        <w:rPr>
          <w:color w:val="000000"/>
          <w:sz w:val="28"/>
          <w:szCs w:val="28"/>
        </w:rPr>
        <w:t xml:space="preserve">- 2023 год – </w:t>
      </w:r>
      <w:r>
        <w:rPr>
          <w:color w:val="000000"/>
          <w:sz w:val="28"/>
          <w:szCs w:val="28"/>
        </w:rPr>
        <w:t>273,0</w:t>
      </w:r>
      <w:r w:rsidRPr="00C8750E">
        <w:rPr>
          <w:color w:val="000000"/>
          <w:sz w:val="28"/>
          <w:szCs w:val="28"/>
        </w:rPr>
        <w:t xml:space="preserve"> тыс.руб;</w:t>
      </w:r>
    </w:p>
    <w:p w:rsidR="00CA1CCB" w:rsidRPr="00C8750E" w:rsidRDefault="00CA1CCB" w:rsidP="00C8750E">
      <w:pPr>
        <w:pStyle w:val="Standard"/>
        <w:ind w:firstLine="708"/>
        <w:jc w:val="both"/>
        <w:rPr>
          <w:color w:val="000000"/>
          <w:sz w:val="28"/>
          <w:szCs w:val="28"/>
        </w:rPr>
      </w:pPr>
      <w:r w:rsidRPr="00C8750E">
        <w:rPr>
          <w:color w:val="000000"/>
          <w:sz w:val="28"/>
          <w:szCs w:val="28"/>
        </w:rPr>
        <w:t xml:space="preserve">- 2024 год – </w:t>
      </w:r>
      <w:r>
        <w:rPr>
          <w:color w:val="000000"/>
          <w:sz w:val="28"/>
          <w:szCs w:val="28"/>
        </w:rPr>
        <w:t>267,4</w:t>
      </w:r>
      <w:r w:rsidRPr="00C8750E">
        <w:rPr>
          <w:color w:val="000000"/>
          <w:sz w:val="28"/>
          <w:szCs w:val="28"/>
        </w:rPr>
        <w:t xml:space="preserve"> тыс. рублей.</w:t>
      </w:r>
    </w:p>
    <w:p w:rsidR="00CA1CCB" w:rsidRDefault="00CA1CCB" w:rsidP="00317B1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CCB" w:rsidRPr="00317B14" w:rsidRDefault="00CA1CCB" w:rsidP="00317B1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B14">
        <w:rPr>
          <w:rFonts w:ascii="Times New Roman" w:hAnsi="Times New Roman" w:cs="Times New Roman"/>
          <w:b/>
          <w:sz w:val="28"/>
          <w:szCs w:val="28"/>
        </w:rPr>
        <w:t>6. Механизм реализации подпрограммы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Распорядителями бюджетных средств является администрация города.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 xml:space="preserve"> Приобретение материальных средств осуществляется на основании Федерального закона от 05 апреля 2013г.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Общий контроль исполнения подпрограммы осуществляет антитеррористическая комиссия города, отдел ГО, ЧС, ОБ</w:t>
      </w:r>
      <w:r>
        <w:rPr>
          <w:rFonts w:ascii="Times New Roman" w:hAnsi="Times New Roman" w:cs="Times New Roman"/>
          <w:sz w:val="28"/>
          <w:szCs w:val="28"/>
        </w:rPr>
        <w:t xml:space="preserve"> и МП</w:t>
      </w:r>
      <w:r w:rsidRPr="00A95AA2">
        <w:rPr>
          <w:rFonts w:ascii="Times New Roman" w:hAnsi="Times New Roman" w:cs="Times New Roman"/>
          <w:sz w:val="28"/>
          <w:szCs w:val="28"/>
        </w:rPr>
        <w:t xml:space="preserve"> администрации города, которые уточняет показатели по подпрограммным мероприятиям, механизм реализации подпрограммы и состав исполнителей. </w:t>
      </w:r>
      <w:r>
        <w:rPr>
          <w:rFonts w:ascii="Times New Roman" w:hAnsi="Times New Roman" w:cs="Times New Roman"/>
          <w:sz w:val="28"/>
          <w:szCs w:val="28"/>
        </w:rPr>
        <w:tab/>
      </w:r>
      <w:r w:rsidRPr="00A95AA2">
        <w:rPr>
          <w:rFonts w:ascii="Times New Roman" w:hAnsi="Times New Roman" w:cs="Times New Roman"/>
          <w:sz w:val="28"/>
          <w:szCs w:val="28"/>
        </w:rPr>
        <w:t>Организация работ по контролю исполнения подпрограммы возлагается на отдел гражданской обороны, чрезвычайных ситуаций, общественной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и мобилизационной подготовки</w:t>
      </w:r>
      <w:r w:rsidRPr="00A95AA2">
        <w:rPr>
          <w:rFonts w:ascii="Times New Roman" w:hAnsi="Times New Roman" w:cs="Times New Roman"/>
          <w:sz w:val="28"/>
          <w:szCs w:val="28"/>
        </w:rPr>
        <w:t xml:space="preserve"> администрации города.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Участники подпрограммы, ответственные за выполнение перечня мероприятий, ежегодно, до 10 июля и до 15 февраля (нарастающим итогом с начала года) года, следующего за отчетным периодом, представляют в отдел 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5AA2">
        <w:rPr>
          <w:rFonts w:ascii="Times New Roman" w:hAnsi="Times New Roman" w:cs="Times New Roman"/>
          <w:sz w:val="28"/>
          <w:szCs w:val="28"/>
        </w:rPr>
        <w:t xml:space="preserve"> ЧС, общественной безопасности и мобилизационной подготовки администрации города информацию о ходе выполнения мероприятий подпрограммы.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>Ход и результаты выполнения мероприятий подпрограммы рассматриваются на заседании антитеррористической комиссии города и освещаются в средствах массовой информации.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A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</w:p>
    <w:p w:rsidR="00CA1CCB" w:rsidRPr="005145D1" w:rsidRDefault="00CA1CCB" w:rsidP="00D87E83">
      <w:pPr>
        <w:pStyle w:val="a"/>
        <w:widowControl w:val="0"/>
        <w:spacing w:after="0" w:line="240" w:lineRule="exact"/>
        <w:ind w:left="4395"/>
        <w:jc w:val="center"/>
        <w:rPr>
          <w:rFonts w:ascii="Times New Roman" w:hAnsi="Times New Roman"/>
          <w:sz w:val="24"/>
        </w:rPr>
      </w:pPr>
      <w:r w:rsidRPr="005145D1">
        <w:rPr>
          <w:rFonts w:ascii="Times New Roman" w:hAnsi="Times New Roman"/>
          <w:sz w:val="24"/>
        </w:rPr>
        <w:t>ПРИЛОЖЕНИЕ № 6</w:t>
      </w:r>
    </w:p>
    <w:p w:rsidR="00CA1CCB" w:rsidRPr="005145D1" w:rsidRDefault="00CA1CCB" w:rsidP="00D87E83">
      <w:pPr>
        <w:pStyle w:val="a"/>
        <w:widowControl w:val="0"/>
        <w:spacing w:after="0" w:line="240" w:lineRule="exact"/>
        <w:ind w:left="4395"/>
        <w:jc w:val="both"/>
        <w:rPr>
          <w:rFonts w:ascii="Times New Roman" w:hAnsi="Times New Roman"/>
          <w:sz w:val="24"/>
        </w:rPr>
      </w:pPr>
      <w:r w:rsidRPr="005145D1">
        <w:rPr>
          <w:rFonts w:ascii="Times New Roman" w:hAnsi="Times New Roman"/>
          <w:sz w:val="24"/>
        </w:rPr>
        <w:t xml:space="preserve">к муниципальной программе «Обеспечение безопасности населения города Кирсанова  и противодействие преступности </w:t>
      </w:r>
      <w:r>
        <w:rPr>
          <w:rFonts w:ascii="Times New Roman" w:hAnsi="Times New Roman"/>
          <w:sz w:val="24"/>
        </w:rPr>
        <w:t>на 2015-2030 годы»</w:t>
      </w:r>
    </w:p>
    <w:p w:rsidR="00CA1CCB" w:rsidRDefault="00CA1CCB" w:rsidP="00D87E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CCB" w:rsidRDefault="00CA1CCB" w:rsidP="00D87E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CCB" w:rsidRPr="005145D1" w:rsidRDefault="00CA1CCB" w:rsidP="00D87E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D1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CA1CCB" w:rsidRPr="005145D1" w:rsidRDefault="00CA1CCB" w:rsidP="00D87E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D1">
        <w:rPr>
          <w:rFonts w:ascii="Times New Roman" w:hAnsi="Times New Roman" w:cs="Times New Roman"/>
          <w:b/>
          <w:sz w:val="28"/>
          <w:szCs w:val="28"/>
        </w:rPr>
        <w:t>«Повышение безопасности дорожного движения в городе Кирсанове</w:t>
      </w:r>
    </w:p>
    <w:p w:rsidR="00CA1CCB" w:rsidRPr="005145D1" w:rsidRDefault="00CA1CCB" w:rsidP="00D87E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2015 - 2030</w:t>
      </w:r>
      <w:r w:rsidRPr="005145D1">
        <w:rPr>
          <w:rFonts w:ascii="Times New Roman" w:hAnsi="Times New Roman" w:cs="Times New Roman"/>
          <w:b/>
          <w:sz w:val="28"/>
          <w:szCs w:val="28"/>
        </w:rPr>
        <w:t> 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A1CCB" w:rsidRPr="005145D1" w:rsidRDefault="00CA1CCB" w:rsidP="00D87E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CCB" w:rsidRPr="005145D1" w:rsidRDefault="00CA1CCB" w:rsidP="00D87E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D1">
        <w:rPr>
          <w:rFonts w:ascii="Times New Roman" w:hAnsi="Times New Roman" w:cs="Times New Roman"/>
          <w:b/>
          <w:sz w:val="28"/>
          <w:szCs w:val="28"/>
        </w:rPr>
        <w:t>Паспорт подпрограммы</w:t>
      </w:r>
    </w:p>
    <w:p w:rsidR="00CA1CCB" w:rsidRPr="005145D1" w:rsidRDefault="00CA1CCB" w:rsidP="00D87E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1" w:type="dxa"/>
        <w:tblInd w:w="108" w:type="dxa"/>
        <w:tblLayout w:type="fixed"/>
        <w:tblLook w:val="0000"/>
      </w:tblPr>
      <w:tblGrid>
        <w:gridCol w:w="3119"/>
        <w:gridCol w:w="6482"/>
      </w:tblGrid>
      <w:tr w:rsidR="00CA1CCB" w:rsidRPr="005145D1" w:rsidTr="00CF5DF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5145D1" w:rsidRDefault="00CA1CCB" w:rsidP="00CF5DF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подпрограммы          </w:t>
            </w:r>
          </w:p>
        </w:tc>
        <w:tc>
          <w:tcPr>
            <w:tcW w:w="6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5145D1" w:rsidRDefault="00CA1CCB" w:rsidP="00EC205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Отдел гражданской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обороны, чрезвычайных ситуаций и</w:t>
            </w: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общественной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</w:t>
            </w:r>
          </w:p>
        </w:tc>
      </w:tr>
      <w:tr w:rsidR="00CA1CCB" w:rsidRPr="005145D1" w:rsidTr="00CF5DF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5145D1" w:rsidRDefault="00CA1CCB" w:rsidP="00CF5DF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5145D1" w:rsidRDefault="00CA1CCB" w:rsidP="00CF5DF2">
            <w:pPr>
              <w:pStyle w:val="ConsPlusCel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Отдел архитектуры, строительства и перспектив развития города администрации города;</w:t>
            </w:r>
          </w:p>
          <w:p w:rsidR="00CA1CCB" w:rsidRPr="005145D1" w:rsidRDefault="00CA1CCB" w:rsidP="00CF5DF2">
            <w:pPr>
              <w:pStyle w:val="ConsPlusCel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города;</w:t>
            </w:r>
          </w:p>
          <w:p w:rsidR="00CA1CCB" w:rsidRPr="005145D1" w:rsidRDefault="00CA1CCB" w:rsidP="00CF5DF2">
            <w:pPr>
              <w:pStyle w:val="ConsPlusCel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Отдел ЖКХ и благоустройства администрации города;</w:t>
            </w:r>
          </w:p>
          <w:p w:rsidR="00CA1CCB" w:rsidRPr="005145D1" w:rsidRDefault="00CA1CCB" w:rsidP="00CF5DF2">
            <w:pPr>
              <w:pStyle w:val="ConsPlusCel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МБУ «Телерадиокомпания «Кирсанов»;</w:t>
            </w:r>
          </w:p>
          <w:p w:rsidR="00CA1CCB" w:rsidRPr="005145D1" w:rsidRDefault="00CA1CCB" w:rsidP="00CF5DF2">
            <w:pPr>
              <w:pStyle w:val="ConsPlusCel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Редакция газеты</w:t>
            </w: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 xml:space="preserve"> «Кирсановская газета» (по согласованию);</w:t>
            </w:r>
          </w:p>
          <w:p w:rsidR="00CA1CCB" w:rsidRPr="005145D1" w:rsidRDefault="00CA1CCB" w:rsidP="00CF5DF2">
            <w:pPr>
              <w:pStyle w:val="ConsPlusCel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МОМВД России «Кирсановский» (по согласованию)</w:t>
            </w:r>
          </w:p>
        </w:tc>
      </w:tr>
      <w:tr w:rsidR="00CA1CCB" w:rsidRPr="005145D1" w:rsidTr="00CF5DF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5145D1" w:rsidRDefault="00CA1CCB" w:rsidP="00CF5DF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5145D1" w:rsidRDefault="00CA1CCB" w:rsidP="00D87E83">
            <w:pPr>
              <w:pStyle w:val="Standard"/>
              <w:jc w:val="both"/>
              <w:rPr>
                <w:rStyle w:val="1"/>
                <w:sz w:val="28"/>
                <w:szCs w:val="28"/>
              </w:rPr>
            </w:pPr>
            <w:r w:rsidRPr="005145D1">
              <w:rPr>
                <w:sz w:val="28"/>
                <w:szCs w:val="28"/>
              </w:rPr>
              <w:t>Сокращение прогнозируемого уровня случаев смертности в результате дорожно-транспортных происшествий к 202</w:t>
            </w:r>
            <w:r>
              <w:rPr>
                <w:sz w:val="28"/>
                <w:szCs w:val="28"/>
              </w:rPr>
              <w:t>4</w:t>
            </w:r>
            <w:r w:rsidRPr="005145D1">
              <w:rPr>
                <w:sz w:val="28"/>
                <w:szCs w:val="28"/>
              </w:rPr>
              <w:t xml:space="preserve"> году в </w:t>
            </w:r>
            <w:r>
              <w:rPr>
                <w:sz w:val="28"/>
                <w:szCs w:val="28"/>
              </w:rPr>
              <w:t>два с половиной раза по сравнению с 2014</w:t>
            </w:r>
            <w:r w:rsidRPr="005145D1">
              <w:rPr>
                <w:sz w:val="28"/>
                <w:szCs w:val="28"/>
              </w:rPr>
              <w:t xml:space="preserve"> годом.</w:t>
            </w:r>
          </w:p>
        </w:tc>
      </w:tr>
      <w:tr w:rsidR="00CA1CCB" w:rsidRPr="005145D1" w:rsidTr="00CF5DF2"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</w:tcPr>
          <w:p w:rsidR="00CA1CCB" w:rsidRPr="005145D1" w:rsidRDefault="00CA1CCB" w:rsidP="00CF5DF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CCB" w:rsidRPr="00C0469E" w:rsidRDefault="00CA1CCB" w:rsidP="00CF5DF2">
            <w:pPr>
              <w:shd w:val="clear" w:color="auto" w:fill="FFFFFF"/>
              <w:tabs>
                <w:tab w:val="left" w:pos="0"/>
              </w:tabs>
              <w:spacing w:after="0" w:line="100" w:lineRule="atLeast"/>
              <w:jc w:val="both"/>
              <w:rPr>
                <w:rStyle w:val="1"/>
                <w:rFonts w:ascii="Times New Roman" w:hAnsi="Times New Roman" w:cs="Times New Roman"/>
                <w:sz w:val="28"/>
                <w:szCs w:val="28"/>
              </w:rPr>
            </w:pPr>
            <w:r w:rsidRPr="00C0469E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   совершенствование системы управления деятельностью по повышению безопасности дорожного движения;</w:t>
            </w:r>
          </w:p>
          <w:p w:rsidR="00CA1CCB" w:rsidRPr="00C0469E" w:rsidRDefault="00CA1CCB" w:rsidP="00CF5DF2">
            <w:pPr>
              <w:shd w:val="clear" w:color="auto" w:fill="FFFFFF"/>
              <w:tabs>
                <w:tab w:val="left" w:pos="0"/>
              </w:tabs>
              <w:spacing w:after="0" w:line="100" w:lineRule="atLeast"/>
              <w:jc w:val="both"/>
              <w:rPr>
                <w:rStyle w:val="1"/>
                <w:rFonts w:ascii="Times New Roman" w:hAnsi="Times New Roman" w:cs="Times New Roman"/>
                <w:sz w:val="28"/>
                <w:szCs w:val="28"/>
              </w:rPr>
            </w:pPr>
            <w:r w:rsidRPr="00C0469E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   повышение правосознания и ответственности участников дорожного движения;</w:t>
            </w:r>
          </w:p>
          <w:p w:rsidR="00CA1CCB" w:rsidRPr="00C0469E" w:rsidRDefault="00CA1CCB" w:rsidP="00CF5DF2">
            <w:pPr>
              <w:shd w:val="clear" w:color="auto" w:fill="FFFFFF"/>
              <w:tabs>
                <w:tab w:val="left" w:pos="0"/>
              </w:tabs>
              <w:spacing w:after="0" w:line="100" w:lineRule="atLeast"/>
              <w:jc w:val="both"/>
              <w:rPr>
                <w:rStyle w:val="1"/>
                <w:rFonts w:ascii="Times New Roman" w:hAnsi="Times New Roman" w:cs="Times New Roman"/>
                <w:sz w:val="28"/>
                <w:szCs w:val="28"/>
              </w:rPr>
            </w:pPr>
            <w:r w:rsidRPr="00C0469E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   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происшествиях;</w:t>
            </w:r>
          </w:p>
          <w:p w:rsidR="00CA1CCB" w:rsidRPr="00C0469E" w:rsidRDefault="00CA1CCB" w:rsidP="00CF5DF2">
            <w:pPr>
              <w:pStyle w:val="ConsPlusNormal"/>
              <w:widowControl/>
              <w:shd w:val="clear" w:color="auto" w:fill="FFFFFF"/>
              <w:tabs>
                <w:tab w:val="left" w:pos="0"/>
              </w:tabs>
              <w:ind w:firstLine="0"/>
              <w:jc w:val="both"/>
              <w:rPr>
                <w:rStyle w:val="1"/>
                <w:rFonts w:ascii="Times New Roman" w:hAnsi="Times New Roman" w:cs="Times New Roman"/>
                <w:sz w:val="28"/>
                <w:szCs w:val="28"/>
              </w:rPr>
            </w:pPr>
            <w:r w:rsidRPr="00C0469E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   развитие современной системы оказания помощи пострадавшим в дорожно-транспортных происшествиях.</w:t>
            </w:r>
          </w:p>
          <w:p w:rsidR="00CA1CCB" w:rsidRPr="00C0469E" w:rsidRDefault="00CA1CCB" w:rsidP="00CF5DF2">
            <w:pPr>
              <w:pStyle w:val="ConsPlusNormal"/>
              <w:widowControl/>
              <w:shd w:val="clear" w:color="auto" w:fill="FFFFFF"/>
              <w:tabs>
                <w:tab w:val="left" w:pos="0"/>
              </w:tabs>
              <w:ind w:firstLine="0"/>
              <w:jc w:val="both"/>
              <w:rPr>
                <w:rStyle w:val="1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CCB" w:rsidRPr="005145D1" w:rsidTr="00CF5DF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CB" w:rsidRPr="005145D1" w:rsidRDefault="00CA1CCB" w:rsidP="00CF5DF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подпрограммы, их значения на последний год реализации</w:t>
            </w:r>
          </w:p>
        </w:tc>
        <w:tc>
          <w:tcPr>
            <w:tcW w:w="64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CCB" w:rsidRPr="005145D1" w:rsidRDefault="00CA1CCB" w:rsidP="00CF5DF2">
            <w:pPr>
              <w:shd w:val="clear" w:color="auto" w:fill="FFFFFF"/>
              <w:tabs>
                <w:tab w:val="left" w:pos="0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ранспортный и соци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льный риск (количество погибших в дорожно-транспортных происшествиях) – 0 чел.;</w:t>
            </w:r>
          </w:p>
          <w:p w:rsidR="00CA1CCB" w:rsidRDefault="00CA1CCB" w:rsidP="00CF5DF2">
            <w:pPr>
              <w:shd w:val="clear" w:color="auto" w:fill="FFFFFF"/>
              <w:tabs>
                <w:tab w:val="left" w:pos="0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мест концентрации дорожно-транспортных происшествий на дорогах города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0;</w:t>
            </w:r>
          </w:p>
          <w:p w:rsidR="00CA1CCB" w:rsidRPr="005145D1" w:rsidRDefault="00CA1CCB" w:rsidP="00CF5DF2">
            <w:pPr>
              <w:shd w:val="clear" w:color="auto" w:fill="FFFFFF"/>
              <w:tabs>
                <w:tab w:val="left" w:pos="0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-количество образовательных учреждений, принявших участие в конкурсах-6.</w:t>
            </w:r>
          </w:p>
        </w:tc>
      </w:tr>
      <w:tr w:rsidR="00CA1CCB" w:rsidRPr="005145D1" w:rsidTr="00CF5DF2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1CCB" w:rsidRPr="005145D1" w:rsidRDefault="00CA1CCB" w:rsidP="00CF5DF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4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5145D1" w:rsidRDefault="00CA1CCB" w:rsidP="006B1E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Подпрог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рамма реализуется в течение 2015</w:t>
            </w: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годов</w:t>
            </w:r>
          </w:p>
        </w:tc>
      </w:tr>
      <w:tr w:rsidR="00CA1CCB" w:rsidRPr="005145D1" w:rsidTr="00CF5DF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5145D1" w:rsidRDefault="00CA1CCB" w:rsidP="00CF5DF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1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подпрограммы</w:t>
            </w:r>
          </w:p>
        </w:tc>
        <w:tc>
          <w:tcPr>
            <w:tcW w:w="6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425269" w:rsidRDefault="00CA1CCB" w:rsidP="00144090">
            <w:pPr>
              <w:pStyle w:val="Standard"/>
              <w:snapToGrid w:val="0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>Общий объем финанс</w:t>
            </w:r>
            <w:r>
              <w:rPr>
                <w:sz w:val="28"/>
                <w:szCs w:val="28"/>
              </w:rPr>
              <w:t>ирования подпрограммы в 2015-2030</w:t>
            </w:r>
            <w:r w:rsidRPr="00425269">
              <w:rPr>
                <w:sz w:val="28"/>
                <w:szCs w:val="28"/>
              </w:rPr>
              <w:t xml:space="preserve"> годах составит — </w:t>
            </w:r>
            <w:r>
              <w:rPr>
                <w:sz w:val="28"/>
                <w:szCs w:val="28"/>
              </w:rPr>
              <w:t xml:space="preserve">18582,1 </w:t>
            </w:r>
            <w:r w:rsidRPr="00425269">
              <w:rPr>
                <w:sz w:val="28"/>
                <w:szCs w:val="28"/>
              </w:rPr>
              <w:t>тыс. рублей, в том числе:</w:t>
            </w:r>
          </w:p>
          <w:p w:rsidR="00CA1CCB" w:rsidRPr="00425269" w:rsidRDefault="00CA1CCB" w:rsidP="00144090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 xml:space="preserve">за счет средств бюджета города — </w:t>
            </w:r>
            <w:r>
              <w:rPr>
                <w:sz w:val="28"/>
                <w:szCs w:val="28"/>
              </w:rPr>
              <w:t>18582,1</w:t>
            </w:r>
            <w:r w:rsidRPr="00425269">
              <w:rPr>
                <w:sz w:val="28"/>
                <w:szCs w:val="28"/>
              </w:rPr>
              <w:t xml:space="preserve"> тыс. рублей;  в том числе по годам:</w:t>
            </w:r>
          </w:p>
          <w:p w:rsidR="00CA1CCB" w:rsidRPr="00425269" w:rsidRDefault="00CA1CCB" w:rsidP="00144090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881</w:t>
            </w:r>
            <w:r w:rsidRPr="00425269">
              <w:rPr>
                <w:sz w:val="28"/>
                <w:szCs w:val="28"/>
              </w:rPr>
              <w:t>,0 тыс. рублей;</w:t>
            </w:r>
          </w:p>
          <w:p w:rsidR="00CA1CCB" w:rsidRPr="00425269" w:rsidRDefault="00CA1CCB" w:rsidP="00144090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217</w:t>
            </w:r>
            <w:r w:rsidRPr="00425269">
              <w:rPr>
                <w:sz w:val="28"/>
                <w:szCs w:val="28"/>
              </w:rPr>
              <w:t>0,0 тыс. рублей;</w:t>
            </w:r>
          </w:p>
          <w:p w:rsidR="00CA1CCB" w:rsidRPr="00425269" w:rsidRDefault="00CA1CCB" w:rsidP="00144090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881</w:t>
            </w:r>
            <w:r w:rsidRPr="00425269">
              <w:rPr>
                <w:sz w:val="28"/>
                <w:szCs w:val="28"/>
              </w:rPr>
              <w:t>,0 тыс. рублей;</w:t>
            </w:r>
          </w:p>
          <w:p w:rsidR="00CA1CCB" w:rsidRPr="00425269" w:rsidRDefault="00CA1CCB" w:rsidP="00144090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637,6</w:t>
            </w:r>
            <w:r w:rsidRPr="00425269">
              <w:rPr>
                <w:sz w:val="28"/>
                <w:szCs w:val="28"/>
              </w:rPr>
              <w:t xml:space="preserve"> тыс. рублей;</w:t>
            </w:r>
          </w:p>
          <w:p w:rsidR="00CA1CCB" w:rsidRPr="00425269" w:rsidRDefault="00CA1CCB" w:rsidP="00144090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1039,3</w:t>
            </w:r>
            <w:r w:rsidRPr="00425269">
              <w:rPr>
                <w:sz w:val="28"/>
                <w:szCs w:val="28"/>
              </w:rPr>
              <w:t xml:space="preserve"> тыс. рублей;</w:t>
            </w:r>
          </w:p>
          <w:p w:rsidR="00CA1CCB" w:rsidRPr="00425269" w:rsidRDefault="00CA1CCB" w:rsidP="00144090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534,2</w:t>
            </w:r>
            <w:r w:rsidRPr="00425269">
              <w:rPr>
                <w:sz w:val="28"/>
                <w:szCs w:val="28"/>
              </w:rPr>
              <w:t xml:space="preserve"> тыс. рублей;</w:t>
            </w:r>
          </w:p>
          <w:p w:rsidR="00CA1CCB" w:rsidRPr="00425269" w:rsidRDefault="00CA1CCB" w:rsidP="00144090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728,4</w:t>
            </w:r>
            <w:r w:rsidRPr="00425269">
              <w:rPr>
                <w:sz w:val="28"/>
                <w:szCs w:val="28"/>
              </w:rPr>
              <w:t xml:space="preserve"> тыс. рублей;</w:t>
            </w:r>
          </w:p>
          <w:p w:rsidR="00CA1CCB" w:rsidRPr="00425269" w:rsidRDefault="00CA1CCB" w:rsidP="00144090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1131,0</w:t>
            </w:r>
            <w:r w:rsidRPr="00425269">
              <w:rPr>
                <w:sz w:val="28"/>
                <w:szCs w:val="28"/>
              </w:rPr>
              <w:t xml:space="preserve"> тыс. рублей;</w:t>
            </w:r>
          </w:p>
          <w:p w:rsidR="00CA1CCB" w:rsidRPr="00425269" w:rsidRDefault="00CA1CCB" w:rsidP="00144090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1555,0</w:t>
            </w:r>
            <w:r w:rsidRPr="00425269">
              <w:rPr>
                <w:sz w:val="28"/>
                <w:szCs w:val="28"/>
              </w:rPr>
              <w:t xml:space="preserve"> тыс. рублей;</w:t>
            </w:r>
          </w:p>
          <w:p w:rsidR="00CA1CCB" w:rsidRDefault="00CA1CCB" w:rsidP="006B1E53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>2024 год –</w:t>
            </w:r>
            <w:r>
              <w:rPr>
                <w:sz w:val="28"/>
                <w:szCs w:val="28"/>
              </w:rPr>
              <w:t xml:space="preserve"> 24,5</w:t>
            </w:r>
            <w:r w:rsidRPr="00425269">
              <w:rPr>
                <w:sz w:val="28"/>
                <w:szCs w:val="28"/>
              </w:rPr>
              <w:t xml:space="preserve"> тыс. рублей.</w:t>
            </w:r>
          </w:p>
          <w:p w:rsidR="00CA1CCB" w:rsidRDefault="00CA1CCB" w:rsidP="006B1E53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42526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1500,0</w:t>
            </w:r>
            <w:r w:rsidRPr="00425269">
              <w:rPr>
                <w:sz w:val="28"/>
                <w:szCs w:val="28"/>
              </w:rPr>
              <w:t xml:space="preserve"> тыс. рублей.</w:t>
            </w:r>
          </w:p>
          <w:p w:rsidR="00CA1CCB" w:rsidRDefault="00CA1CCB" w:rsidP="006B1E53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42526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1500,0</w:t>
            </w:r>
            <w:r w:rsidRPr="00425269">
              <w:rPr>
                <w:sz w:val="28"/>
                <w:szCs w:val="28"/>
              </w:rPr>
              <w:t xml:space="preserve"> тыс. рублей.</w:t>
            </w:r>
          </w:p>
          <w:p w:rsidR="00CA1CCB" w:rsidRDefault="00CA1CCB" w:rsidP="006B1E53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42526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1500,0</w:t>
            </w:r>
            <w:r w:rsidRPr="00425269">
              <w:rPr>
                <w:sz w:val="28"/>
                <w:szCs w:val="28"/>
              </w:rPr>
              <w:t xml:space="preserve"> тыс. рублей.</w:t>
            </w:r>
          </w:p>
          <w:p w:rsidR="00CA1CCB" w:rsidRDefault="00CA1CCB" w:rsidP="006B1E53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42526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1500,0</w:t>
            </w:r>
            <w:r w:rsidRPr="00425269">
              <w:rPr>
                <w:sz w:val="28"/>
                <w:szCs w:val="28"/>
              </w:rPr>
              <w:t xml:space="preserve"> тыс. рублей.</w:t>
            </w:r>
          </w:p>
          <w:p w:rsidR="00CA1CCB" w:rsidRDefault="00CA1CCB" w:rsidP="006B1E53">
            <w:pPr>
              <w:pStyle w:val="Standard"/>
              <w:jc w:val="both"/>
              <w:rPr>
                <w:sz w:val="28"/>
                <w:szCs w:val="28"/>
              </w:rPr>
            </w:pPr>
            <w:r w:rsidRPr="0042526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9</w:t>
            </w:r>
            <w:r w:rsidRPr="0042526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1500,0</w:t>
            </w:r>
            <w:r w:rsidRPr="00425269">
              <w:rPr>
                <w:sz w:val="28"/>
                <w:szCs w:val="28"/>
              </w:rPr>
              <w:t xml:space="preserve"> тыс. рублей.</w:t>
            </w:r>
          </w:p>
          <w:p w:rsidR="00CA1CCB" w:rsidRPr="005145D1" w:rsidRDefault="00CA1CCB" w:rsidP="006B1E53">
            <w:pPr>
              <w:pStyle w:val="Standard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  <w:r w:rsidRPr="0042526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1500,0</w:t>
            </w:r>
            <w:r w:rsidRPr="00425269"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CA1CCB" w:rsidRPr="005145D1" w:rsidRDefault="00CA1CCB" w:rsidP="00D87E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A1CCB" w:rsidRPr="005145D1" w:rsidRDefault="00CA1CCB" w:rsidP="00D03C82">
      <w:pPr>
        <w:pStyle w:val="10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D1">
        <w:rPr>
          <w:rFonts w:ascii="Times New Roman" w:hAnsi="Times New Roman" w:cs="Times New Roman"/>
          <w:b/>
          <w:sz w:val="28"/>
          <w:szCs w:val="28"/>
        </w:rPr>
        <w:t>1. Общая характеристика сферы реализации подпрограммы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5145D1" w:rsidRDefault="00CA1CCB" w:rsidP="00D03C82">
      <w:pPr>
        <w:pStyle w:val="10"/>
        <w:tabs>
          <w:tab w:val="left" w:pos="720"/>
        </w:tabs>
        <w:spacing w:after="0" w:line="100" w:lineRule="atLeast"/>
        <w:ind w:left="14" w:firstLine="69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145D1">
        <w:rPr>
          <w:rFonts w:ascii="Times New Roman" w:hAnsi="Times New Roman" w:cs="Times New Roman"/>
          <w:sz w:val="28"/>
          <w:szCs w:val="28"/>
          <w:lang w:eastAsia="en-US"/>
        </w:rPr>
        <w:t>Безопасность дорожного движения является одной из важных социально-экономических и демографических задач Российской Федерации. Аварийность на автомобильном транспорте наносит огромный материальный и моральный ущерб как обществу в целом, так и отдельным гражданам. Дорожно-транспортный травматизм приводит к исключению из сферы производства людей в основном трудоспособного возраста. Гибнут и становятся инвалидами дети.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дорогах города в течении 9 месяцев 2014 года зарегистрировано 16 </w:t>
      </w:r>
      <w:r w:rsidRPr="005145D1">
        <w:rPr>
          <w:sz w:val="28"/>
          <w:szCs w:val="28"/>
        </w:rPr>
        <w:t xml:space="preserve">дорожно-транспортных происшествий </w:t>
      </w:r>
      <w:r>
        <w:rPr>
          <w:sz w:val="28"/>
          <w:szCs w:val="28"/>
        </w:rPr>
        <w:t>.</w:t>
      </w:r>
    </w:p>
    <w:p w:rsidR="00CA1CCB" w:rsidRPr="005145D1" w:rsidRDefault="00CA1CCB" w:rsidP="00D03C82">
      <w:pPr>
        <w:pStyle w:val="10"/>
        <w:tabs>
          <w:tab w:val="left" w:pos="720"/>
        </w:tabs>
        <w:spacing w:after="0" w:line="100" w:lineRule="atLeast"/>
        <w:ind w:left="14" w:firstLine="69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145D1">
        <w:rPr>
          <w:rFonts w:ascii="Times New Roman" w:hAnsi="Times New Roman" w:cs="Times New Roman"/>
          <w:sz w:val="28"/>
          <w:szCs w:val="28"/>
          <w:lang w:eastAsia="en-US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CA1CCB" w:rsidRPr="005145D1" w:rsidRDefault="00CA1CCB" w:rsidP="00D03C82">
      <w:pPr>
        <w:pStyle w:val="10"/>
        <w:tabs>
          <w:tab w:val="left" w:pos="720"/>
        </w:tabs>
        <w:spacing w:after="0" w:line="100" w:lineRule="atLeast"/>
        <w:ind w:left="14" w:firstLine="69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145D1">
        <w:rPr>
          <w:rFonts w:ascii="Times New Roman" w:hAnsi="Times New Roman" w:cs="Times New Roman"/>
          <w:sz w:val="28"/>
          <w:szCs w:val="28"/>
          <w:lang w:eastAsia="en-US"/>
        </w:rPr>
        <w:t>В целом ряде стратегических и программных документов вопросы обеспечения безопасности дорожного движения определены в качестве приоритетов социально-экономического развития Российской Федерации.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В Программе социально-экономического развития города Кирсанова вопросы обеспечения безопасности дорожного движения определены в качестве приоритетов социально-экономического развития города.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Целью данной Программы является снижение темпов естественной убыли населения, стабилизация и создание условий для роста его численности, а также повышение качества жизни и увеличение ее ожидаемой продолжительности.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Одним из направлений социально-экономического развития города  обозначено снижение смертности населения, прежде всего высокой смертности граждан в трудоспособном возрасте от внешних причин, в том числе в результате дорожно-транспортных происшествий.</w:t>
      </w:r>
    </w:p>
    <w:p w:rsidR="00CA1CCB" w:rsidRPr="005145D1" w:rsidRDefault="00CA1CCB" w:rsidP="00D03C82">
      <w:pPr>
        <w:pStyle w:val="Standard"/>
        <w:ind w:firstLine="708"/>
        <w:jc w:val="both"/>
        <w:rPr>
          <w:sz w:val="28"/>
          <w:szCs w:val="28"/>
        </w:rPr>
      </w:pPr>
      <w:r w:rsidRPr="005145D1">
        <w:rPr>
          <w:sz w:val="28"/>
          <w:szCs w:val="28"/>
        </w:rPr>
        <w:t>Инструментом достижения целей социально-экономического развития города должна стать, в том числе, новая муниципальная Программа по обеспечению безопас</w:t>
      </w:r>
      <w:r>
        <w:rPr>
          <w:sz w:val="28"/>
          <w:szCs w:val="28"/>
        </w:rPr>
        <w:t>ности дорожного движения на 2015</w:t>
      </w:r>
      <w:r w:rsidRPr="005145D1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5145D1">
        <w:rPr>
          <w:sz w:val="28"/>
          <w:szCs w:val="28"/>
        </w:rPr>
        <w:t xml:space="preserve"> годы.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  <w:lang w:eastAsia="en-US"/>
        </w:rPr>
      </w:pPr>
      <w:r w:rsidRPr="005145D1">
        <w:rPr>
          <w:sz w:val="28"/>
          <w:szCs w:val="28"/>
        </w:rPr>
        <w:tab/>
        <w:t>В</w:t>
      </w:r>
      <w:r>
        <w:rPr>
          <w:sz w:val="28"/>
          <w:szCs w:val="28"/>
        </w:rPr>
        <w:t xml:space="preserve"> стратегических документах </w:t>
      </w:r>
      <w:r w:rsidRPr="005145D1">
        <w:rPr>
          <w:sz w:val="28"/>
          <w:szCs w:val="28"/>
        </w:rPr>
        <w:t>социально-экономического р</w:t>
      </w:r>
      <w:r>
        <w:rPr>
          <w:sz w:val="28"/>
          <w:szCs w:val="28"/>
        </w:rPr>
        <w:t xml:space="preserve">азвития города Кирсанова </w:t>
      </w:r>
      <w:r w:rsidRPr="005145D1">
        <w:rPr>
          <w:sz w:val="28"/>
          <w:szCs w:val="28"/>
          <w:lang w:eastAsia="en-US"/>
        </w:rPr>
        <w:t>одними из заявленных приоритетов являются: развитие человеческих ресурсов, обеспечение роста благосостояния и качества жизни населения, для решения которых должны решаться задачи, включая создание условий для повышения территориальной мобильности населения, совершенствование организации медицинской помощи пострадавшим при дорожно-транспортных происшествиях.</w:t>
      </w:r>
    </w:p>
    <w:p w:rsidR="00CA1CCB" w:rsidRPr="005145D1" w:rsidRDefault="00CA1CCB" w:rsidP="00D03C82">
      <w:pPr>
        <w:pStyle w:val="10"/>
        <w:tabs>
          <w:tab w:val="left" w:pos="720"/>
        </w:tabs>
        <w:spacing w:after="0" w:line="100" w:lineRule="atLeast"/>
        <w:ind w:left="14" w:firstLine="69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145D1">
        <w:rPr>
          <w:rFonts w:ascii="Times New Roman" w:hAnsi="Times New Roman" w:cs="Times New Roman"/>
          <w:sz w:val="28"/>
          <w:szCs w:val="28"/>
          <w:lang w:eastAsia="en-US"/>
        </w:rPr>
        <w:t xml:space="preserve">Эти задачи подразумевающие выполнение мероприятий по повышению уровня безопасности транспортной системы, сокращение темпов роста количества дорожно-транспортных происшествий, снижение тяжести их последствий, числа пострадавших и погибших в них обозначены и в Транспортной стратегии Российской Федерации на период до 2030 года. </w:t>
      </w:r>
    </w:p>
    <w:p w:rsidR="00CA1CCB" w:rsidRPr="005145D1" w:rsidRDefault="00CA1CCB" w:rsidP="00D03C82">
      <w:pPr>
        <w:pStyle w:val="10"/>
        <w:tabs>
          <w:tab w:val="left" w:pos="720"/>
        </w:tabs>
        <w:spacing w:after="0" w:line="100" w:lineRule="atLeast"/>
        <w:ind w:left="14" w:firstLine="69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145D1">
        <w:rPr>
          <w:rFonts w:ascii="Times New Roman" w:hAnsi="Times New Roman" w:cs="Times New Roman"/>
          <w:sz w:val="28"/>
          <w:szCs w:val="28"/>
          <w:lang w:eastAsia="en-US"/>
        </w:rPr>
        <w:t>Таким образом, задачи сохранения жизни и здоровья участников дорожного движения (за счет повышения дисциплины на дорогах, качества дорожной инфраструктуры, организации дорожного движения, повышения качества и оперативности медицинской помощи пострадавшим и прочего) и, как следствие, сокращения демографического и социально-экономического ущерба от дорожно-транспортных происшествий и их последствий согласуются с приоритетными задачами социально-экономического развития города и области в долгосрочной и среднесрочной перспективе.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Результаты реализации социально-экономического развития города по обеспечению безопаснос</w:t>
      </w:r>
      <w:r>
        <w:rPr>
          <w:sz w:val="28"/>
          <w:szCs w:val="28"/>
        </w:rPr>
        <w:t xml:space="preserve">ти дорожного движения в городе </w:t>
      </w:r>
      <w:r w:rsidRPr="005145D1">
        <w:rPr>
          <w:sz w:val="28"/>
          <w:szCs w:val="28"/>
        </w:rPr>
        <w:t>свидетельствуют, что использование программно-целевых методов управления в этой сфере позволило значительно улучшить ситуацию с дорожно-транспортной аварийностью в городе.</w:t>
      </w:r>
      <w:r w:rsidRPr="005145D1">
        <w:rPr>
          <w:sz w:val="28"/>
          <w:szCs w:val="28"/>
        </w:rPr>
        <w:tab/>
      </w:r>
      <w:r w:rsidRPr="005145D1">
        <w:rPr>
          <w:sz w:val="28"/>
          <w:szCs w:val="28"/>
        </w:rPr>
        <w:tab/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 xml:space="preserve">Вместе с тем, несмотря на </w:t>
      </w:r>
      <w:r>
        <w:rPr>
          <w:sz w:val="28"/>
          <w:szCs w:val="28"/>
        </w:rPr>
        <w:t>эффективность реализации целевых программ</w:t>
      </w:r>
      <w:r w:rsidRPr="005145D1">
        <w:rPr>
          <w:sz w:val="28"/>
          <w:szCs w:val="28"/>
        </w:rPr>
        <w:t>, движение на дорогах остается небезопасным. Все это происходит на фоне возрастающей мобильности населения, роста числа зарегистрированного на территории города транспорта.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В связи с чем, требует дальнейшего развития обеспечение реализации комплексных мер по повышению безопасности дорожного движения по: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обеспечению баланса в понимании обществом опасности дорожного движения и возможностями и мерами государства по обеспечению безопасного движения на дорогах;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расширению использования возможности влияния законодательства и иных мер воздействия на агрессивное и противоправное поведение участников движения;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урегулированию вопросов реализации организационно-правовых и организационно-технических функций в сфере организации движения транспортных средств и пешеходов;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приведению элементов дорожно-транспортной инфраструктуры в соответствие нормативным требованиям в части безопасности дорожного движения по целому ряду показателей;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системной проработке механизмов вовлечения всех органов в софинансирование и реализацию мероприятий по обеспечению безопасности дорожного движения и их экономической заинтересованности в достижении конечного результата.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Эффективное продолжение решения существующих проблем возможно только в условиях пролонгации применения в качестве основы управления в области обеспечения безопасности дорожного движения программно-целевого метода посредством принятия и последующей реализации подпрограммы повышения безопас</w:t>
      </w:r>
      <w:r>
        <w:rPr>
          <w:sz w:val="28"/>
          <w:szCs w:val="28"/>
        </w:rPr>
        <w:t>ности дорожного движения на 2015</w:t>
      </w:r>
      <w:r w:rsidRPr="005145D1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5145D1">
        <w:rPr>
          <w:sz w:val="28"/>
          <w:szCs w:val="28"/>
        </w:rPr>
        <w:t xml:space="preserve"> годы, поскольку это позволит: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установить единые цель и задачи деятельности по повышению безопасности дорожного движения на период до 20</w:t>
      </w:r>
      <w:r>
        <w:rPr>
          <w:sz w:val="28"/>
          <w:szCs w:val="28"/>
        </w:rPr>
        <w:t>30</w:t>
      </w:r>
      <w:r w:rsidRPr="005145D1">
        <w:rPr>
          <w:sz w:val="28"/>
          <w:szCs w:val="28"/>
        </w:rPr>
        <w:t xml:space="preserve"> года;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сформировать актуальную систему приоритетных мероприятий по повышению безопасности дорожного движения, обоснованно и системно воздействующих на причины аварийности;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повысить эффективность управления в области обеспечения безопасности дорожного движения на региональном и местном уровнях, межведомственного и межуровневого взаимодействия и координации органов власти;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концентрировать ресурсы на реализации мероприятий, соответствующих приоритетным целям и задачам в сфере обеспечения безопасности дорожного движения;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применять принципы бюджетного планирования, ориентированного на результат.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Таким образом, продолжение применения программно-целевого метода для решения проблем дорожно-транспортной аварийности в городе Кирсанове позволит не только сохранить накопленный потенциал и привести к достижению целевого ориентира сокращения числа погибших в дорожно-т</w:t>
      </w:r>
      <w:r>
        <w:rPr>
          <w:sz w:val="28"/>
          <w:szCs w:val="28"/>
        </w:rPr>
        <w:t>ранспортных происшествиях в 2024</w:t>
      </w:r>
      <w:r w:rsidRPr="005145D1">
        <w:rPr>
          <w:sz w:val="28"/>
          <w:szCs w:val="28"/>
        </w:rPr>
        <w:t xml:space="preserve"> году, повышению эффективности системы обеспечения безопасности дорожного движения, обеспечивающей конституционную защиту прав и свобод человека и гражданина России, но и сформировать предпосылки выхода на еще более значительные стратегические цели снижения дорожно-транспортного травматизма в последующем.</w:t>
      </w:r>
    </w:p>
    <w:p w:rsidR="00CA1CCB" w:rsidRPr="005145D1" w:rsidRDefault="00CA1CCB" w:rsidP="002E50AA">
      <w:pPr>
        <w:pStyle w:val="10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A1CCB" w:rsidRPr="005145D1" w:rsidRDefault="00CA1CCB" w:rsidP="00D03C82">
      <w:pPr>
        <w:pStyle w:val="10"/>
        <w:tabs>
          <w:tab w:val="left" w:pos="720"/>
        </w:tabs>
        <w:spacing w:after="0" w:line="100" w:lineRule="atLeas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D1">
        <w:rPr>
          <w:rFonts w:ascii="Times New Roman" w:hAnsi="Times New Roman" w:cs="Times New Roman"/>
          <w:b/>
          <w:sz w:val="28"/>
          <w:szCs w:val="28"/>
        </w:rPr>
        <w:t>2. Приоритеты муниципальной политики в сфере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45D1">
        <w:rPr>
          <w:rFonts w:ascii="Times New Roman" w:hAnsi="Times New Roman" w:cs="Times New Roman"/>
          <w:b/>
          <w:sz w:val="28"/>
          <w:szCs w:val="28"/>
        </w:rPr>
        <w:t>реализации подпрограммы, цели, задачи, сроки и этапы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45D1">
        <w:rPr>
          <w:rFonts w:ascii="Times New Roman" w:hAnsi="Times New Roman" w:cs="Times New Roman"/>
          <w:b/>
          <w:sz w:val="28"/>
          <w:szCs w:val="28"/>
        </w:rPr>
        <w:t>реализации подпрограммы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5145D1" w:rsidRDefault="00CA1CCB" w:rsidP="00D03C82">
      <w:pPr>
        <w:pStyle w:val="Standard"/>
        <w:ind w:firstLine="708"/>
        <w:jc w:val="both"/>
        <w:rPr>
          <w:rStyle w:val="1"/>
          <w:sz w:val="28"/>
          <w:szCs w:val="28"/>
        </w:rPr>
      </w:pPr>
      <w:r w:rsidRPr="005145D1">
        <w:rPr>
          <w:sz w:val="28"/>
          <w:szCs w:val="28"/>
        </w:rPr>
        <w:t>Целью подпрограммы является сокращение прогнозируемого уровня случаев смертности в результате дорожно-транспортных происшествий к 202</w:t>
      </w:r>
      <w:r>
        <w:rPr>
          <w:sz w:val="28"/>
          <w:szCs w:val="28"/>
        </w:rPr>
        <w:t>4</w:t>
      </w:r>
      <w:r w:rsidRPr="005145D1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два с половиной раза по сравнению с 2014</w:t>
      </w:r>
      <w:r w:rsidRPr="005145D1">
        <w:rPr>
          <w:sz w:val="28"/>
          <w:szCs w:val="28"/>
        </w:rPr>
        <w:t xml:space="preserve"> годом.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Достижение заявленной цели предполагает использование системного подхода к определению следующих взаимодополняющих друг друга приоритетных задач по обеспечению безопасности дорожного движения: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совершенствование системы управления деятельностью по повышению безопасности дорожного движения;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повышение правосознания и ответственности участников дорожного движения;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происшествиях;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развитие современной системы оказания помощи пострадавшим в дорожно-транспортных происшествиях.</w:t>
      </w:r>
    </w:p>
    <w:p w:rsidR="00CA1CCB" w:rsidRPr="005145D1" w:rsidRDefault="00CA1CCB" w:rsidP="00D03C82">
      <w:pPr>
        <w:autoSpaceDE w:val="0"/>
        <w:snapToGri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5D1">
        <w:rPr>
          <w:rFonts w:ascii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hAnsi="Times New Roman" w:cs="Times New Roman"/>
          <w:color w:val="000000"/>
          <w:sz w:val="28"/>
          <w:szCs w:val="28"/>
        </w:rPr>
        <w:t>к реализации подпрограммы - 2015</w:t>
      </w:r>
      <w:r w:rsidRPr="005145D1">
        <w:rPr>
          <w:rFonts w:ascii="Times New Roman" w:hAnsi="Times New Roman" w:cs="Times New Roman"/>
          <w:color w:val="000000"/>
          <w:sz w:val="28"/>
          <w:szCs w:val="28"/>
        </w:rPr>
        <w:t xml:space="preserve"> - 20</w:t>
      </w: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Pr="005145D1">
        <w:rPr>
          <w:rFonts w:ascii="Times New Roman" w:hAnsi="Times New Roman" w:cs="Times New Roman"/>
          <w:color w:val="000000"/>
          <w:sz w:val="28"/>
          <w:szCs w:val="28"/>
        </w:rPr>
        <w:t xml:space="preserve"> годы.</w:t>
      </w:r>
    </w:p>
    <w:p w:rsidR="00CA1CCB" w:rsidRPr="005145D1" w:rsidRDefault="00CA1CCB" w:rsidP="00D03C82">
      <w:pPr>
        <w:pStyle w:val="10"/>
        <w:numPr>
          <w:ilvl w:val="1"/>
          <w:numId w:val="8"/>
        </w:num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D1">
        <w:rPr>
          <w:rFonts w:ascii="Times New Roman" w:hAnsi="Times New Roman" w:cs="Times New Roman"/>
          <w:b/>
          <w:sz w:val="28"/>
          <w:szCs w:val="28"/>
        </w:rPr>
        <w:t>Показатели (индикаторы) достижения целей и решения задач, основные ожидаемые результаты подпрограммы</w:t>
      </w:r>
    </w:p>
    <w:p w:rsidR="00CA1CCB" w:rsidRPr="005145D1" w:rsidRDefault="00CA1CCB" w:rsidP="00D03C82">
      <w:pPr>
        <w:pStyle w:val="1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ab/>
      </w:r>
    </w:p>
    <w:p w:rsidR="00CA1CCB" w:rsidRPr="005145D1" w:rsidRDefault="00CA1CCB" w:rsidP="00D03C82">
      <w:pPr>
        <w:pStyle w:val="10"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Оценка достижения цели подпрограммы по годам ее реализации осуществляется посредством определения степени и полноты решения поставленных задач, а также с использованием целевых индикаторов и показателей.</w:t>
      </w:r>
    </w:p>
    <w:p w:rsidR="00CA1CCB" w:rsidRPr="005145D1" w:rsidRDefault="00CA1CCB" w:rsidP="00D03C82">
      <w:pPr>
        <w:pStyle w:val="10"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Важнейшими показателями подпрограммы являются:</w:t>
      </w:r>
    </w:p>
    <w:p w:rsidR="00CA1CCB" w:rsidRPr="005145D1" w:rsidRDefault="00CA1CCB" w:rsidP="00D03C82">
      <w:pPr>
        <w:pStyle w:val="10"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транспортный и социальный риск (количество погибших в дорожно-транспортных происшествиях;</w:t>
      </w:r>
    </w:p>
    <w:p w:rsidR="00CA1CCB" w:rsidRDefault="00CA1CCB" w:rsidP="00D03C82">
      <w:pPr>
        <w:pStyle w:val="10"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количество мест концентрации дорожно-транспортных происшествий на дорогах города;</w:t>
      </w:r>
    </w:p>
    <w:p w:rsidR="00CA1CCB" w:rsidRPr="005145D1" w:rsidRDefault="00CA1CCB" w:rsidP="00D03C82">
      <w:pPr>
        <w:pStyle w:val="10"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56">
        <w:t xml:space="preserve"> </w:t>
      </w:r>
      <w:r w:rsidRPr="00251356">
        <w:rPr>
          <w:rFonts w:ascii="Times New Roman" w:hAnsi="Times New Roman" w:cs="Times New Roman"/>
          <w:sz w:val="28"/>
          <w:szCs w:val="28"/>
        </w:rPr>
        <w:t>количество образовательных учреждений,</w:t>
      </w:r>
      <w:r>
        <w:rPr>
          <w:rFonts w:ascii="Times New Roman" w:hAnsi="Times New Roman" w:cs="Times New Roman"/>
          <w:sz w:val="28"/>
          <w:szCs w:val="28"/>
        </w:rPr>
        <w:t xml:space="preserve"> принявших участие в конкурсах.</w:t>
      </w:r>
    </w:p>
    <w:p w:rsidR="00CA1CCB" w:rsidRPr="005145D1" w:rsidRDefault="00CA1CCB" w:rsidP="00D03C82">
      <w:pPr>
        <w:snapToGrid w:val="0"/>
        <w:spacing w:after="0" w:line="100" w:lineRule="atLeast"/>
        <w:ind w:firstLine="758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Реализация мероприятий подпрограммы позволит достичь к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145D1">
        <w:rPr>
          <w:rFonts w:ascii="Times New Roman" w:hAnsi="Times New Roman" w:cs="Times New Roman"/>
          <w:sz w:val="28"/>
          <w:szCs w:val="28"/>
        </w:rPr>
        <w:t xml:space="preserve"> году следующих результатов по важнейшим показателям:</w:t>
      </w:r>
    </w:p>
    <w:p w:rsidR="00CA1CCB" w:rsidRPr="005145D1" w:rsidRDefault="00CA1CCB" w:rsidP="00D03C82">
      <w:pPr>
        <w:snapToGrid w:val="0"/>
        <w:spacing w:after="0" w:line="100" w:lineRule="atLeast"/>
        <w:ind w:firstLine="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</w:t>
      </w:r>
      <w:r w:rsidRPr="005145D1">
        <w:rPr>
          <w:rFonts w:ascii="Times New Roman" w:hAnsi="Times New Roman" w:cs="Times New Roman"/>
          <w:sz w:val="28"/>
          <w:szCs w:val="28"/>
        </w:rPr>
        <w:t xml:space="preserve"> лиц, погибших</w:t>
      </w:r>
      <w:r>
        <w:rPr>
          <w:rFonts w:ascii="Times New Roman" w:hAnsi="Times New Roman" w:cs="Times New Roman"/>
          <w:sz w:val="28"/>
          <w:szCs w:val="28"/>
        </w:rPr>
        <w:t xml:space="preserve"> и пострадавших </w:t>
      </w:r>
      <w:r w:rsidRPr="005145D1">
        <w:rPr>
          <w:rFonts w:ascii="Times New Roman" w:hAnsi="Times New Roman" w:cs="Times New Roman"/>
          <w:sz w:val="28"/>
          <w:szCs w:val="28"/>
        </w:rPr>
        <w:t xml:space="preserve"> в дорожно-транспортных происшествиях, сократится</w:t>
      </w:r>
      <w:r>
        <w:rPr>
          <w:rFonts w:ascii="Times New Roman" w:hAnsi="Times New Roman" w:cs="Times New Roman"/>
          <w:sz w:val="28"/>
          <w:szCs w:val="28"/>
        </w:rPr>
        <w:t xml:space="preserve"> с 23 до 9 человек</w:t>
      </w:r>
      <w:r w:rsidRPr="005145D1">
        <w:rPr>
          <w:rFonts w:ascii="Times New Roman" w:hAnsi="Times New Roman" w:cs="Times New Roman"/>
          <w:sz w:val="28"/>
          <w:szCs w:val="28"/>
        </w:rPr>
        <w:t>;</w:t>
      </w:r>
    </w:p>
    <w:p w:rsidR="00CA1CCB" w:rsidRDefault="00CA1CCB" w:rsidP="00D03C82">
      <w:pPr>
        <w:pStyle w:val="1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5145D1" w:rsidRDefault="00CA1CCB" w:rsidP="00D03C82">
      <w:pPr>
        <w:pStyle w:val="1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5145D1" w:rsidRDefault="00CA1CCB" w:rsidP="00D03C82">
      <w:pPr>
        <w:pStyle w:val="10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D1">
        <w:rPr>
          <w:rFonts w:ascii="Times New Roman" w:hAnsi="Times New Roman" w:cs="Times New Roman"/>
          <w:b/>
          <w:sz w:val="28"/>
          <w:szCs w:val="28"/>
        </w:rPr>
        <w:t>4. Обобщенная характеристика мероприятий подпрограммы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Комплекс мероприятий подпрограммы формируется и финансируется по статьям расходов на капитальные вложения и прочие нужды по следующим направлениям подпрограммы.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Мероприятия, направленные на сокращение детского дорожно-транспортного травматизма, приведены в пункте 2 Перечня мероприятий Программы.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Деятельность в указанном направлении предусматривает проведение городских и участие в областных мероприятиях по профилактике детского дорожно-транспортного травматизма (конкурсы, соревнования), проведение тематических круглых столов, конференций, семинаров для работников системы образования, родителей по вопросам профилактики детского дорожно-транспортного травматизма, обеспечение общеобразовательных учреждений учебно-методическими пособиями по вопросам профилактики детского дорожно-транспортного травматизма.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Мероприятия, направленные на совершенствование условий движения на городских автодорогах, приведены в пункте 3 Перечня мероприятий Программы.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Деятельность в указанном направлении предусматривает нанесение горизонтальной дорожной разметки, установку дорожных знаков, ограждающих устройств в опасных местах, светофорных объектов,  обустройство наружным освещением автодорог в городе.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Мероприятия, направленные на повышение уровня подготовки и формирование навыков по оказанию первой помощи пострадавшим при дорожно-транспортных происшествиях участниками дорожного движения, сотрудниками дорожно-патрульной службы и аварийно-спасательных формирований города, приведены в пункте 4 Перечня мероприятий Программы.</w:t>
      </w:r>
    </w:p>
    <w:p w:rsidR="00CA1CCB" w:rsidRPr="005145D1" w:rsidRDefault="00CA1CCB" w:rsidP="00D03C82">
      <w:pPr>
        <w:pStyle w:val="Standard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  <w:t>Деятельность в указанном направлении предусматривает совершенствование систем и методов подготовки сотрудниками аварийно-спасательных формирований города по вопросам качественного и эффективного оказания первой помощи пострадавшим при дорожно-транспортных происшествиях. А также мероприятия по сокращению времени прибытия на место происшествия бригад экстренной помощи.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 xml:space="preserve">Комплекс мероприятий подпрограммы сформирован, исходя из ее цели и задач. 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Задача 1 «повышение правосознания и ответственности участников дорожного движения, развитие системы оказания помощи пострадавшим в дорожно-транспортных происшествиях» решается по направлению – «развитие системы предупреждения опасного поведения участников дорожного движения» - заключается в проведении работы по освещению темы обеспечения безопасности дорожного движения, подготовке и размещении информационных материалов по тематике безопасности дорожного движения (тематических полос в периодических печатных средствах массовой информации), выпуске телепрограмм (рубрик) по тематике безопасности дорожного движения, информировании граждан о правилах и требованиях в области обеспечения безопасности дорожного движения и путем повышение уровня координации служб, участвующих в оказании помощи в дорожно-транспортных происшествиях.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Задача 2 «предотвращение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происшествиях» решается по 2 направлениям: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 xml:space="preserve">1 направление – «обеспечение безопасного участия детей в дорожном движении» - заключается в проведении смотров-конкурсов «Безопасность детей в наших руках» среди учреждений дошкольного и общего образования на лучшую организацию работы по предупреждению детского дорожно-транспортного травматизма, мероприятия в рамках профильной смены «Юные инспекторы движения», конкурсов детского творчества по безопасности дорожного движения среди воспитанников и обучающихся образовательных учреждений города «Дорога глазами детей», конкурсов юных инспекторов движения «Безопасное колесо», обеспечении участия городских команд в областных мероприятиях по вопросам профилактики детского дорожно-транспортного травматизма, обеспечении образовательных учреждений города учебно-методическими наглядными материалами по вопросам профилактики детского дорожно-транспортного травматизма; 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5D1">
        <w:rPr>
          <w:rFonts w:ascii="Times New Roman" w:hAnsi="Times New Roman" w:cs="Times New Roman"/>
          <w:sz w:val="28"/>
          <w:szCs w:val="28"/>
        </w:rPr>
        <w:t>2 направление – «развитие системы организации движения транспортных средств и пешеходов, повышение безопасности дорожных условий» - заключается в установке и замене ограждающих устройств в опасных местах, установке новых автобусных павильонов, замене и установке дорожных знаков, установке и реконструкции светофорных объектов, устройстве тротуаров в населенных пунктах, нанесении горизонтальной дорожной разметки, вырубке кустарника в полосе отвода и придорожной полосе автодорог.</w:t>
      </w:r>
    </w:p>
    <w:p w:rsidR="00CA1CCB" w:rsidRPr="005145D1" w:rsidRDefault="00CA1CCB" w:rsidP="00D03C82">
      <w:pPr>
        <w:pStyle w:val="10"/>
        <w:spacing w:after="0" w:line="100" w:lineRule="atLeas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A1CCB" w:rsidRPr="005145D1" w:rsidRDefault="00CA1CCB" w:rsidP="00D03C82">
      <w:pPr>
        <w:pStyle w:val="10"/>
        <w:spacing w:after="0" w:line="100" w:lineRule="atLeast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D1">
        <w:rPr>
          <w:rFonts w:ascii="Times New Roman" w:hAnsi="Times New Roman" w:cs="Times New Roman"/>
          <w:b/>
          <w:sz w:val="28"/>
          <w:szCs w:val="28"/>
        </w:rPr>
        <w:t>5. Обоснование ресурсного обеспечения подпрограммы</w:t>
      </w:r>
    </w:p>
    <w:p w:rsidR="00CA1CCB" w:rsidRPr="005145D1" w:rsidRDefault="00CA1CCB" w:rsidP="00D03C82">
      <w:pPr>
        <w:spacing w:after="0"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145D1">
        <w:rPr>
          <w:rFonts w:ascii="Times New Roman" w:hAnsi="Times New Roman" w:cs="Times New Roman"/>
          <w:sz w:val="28"/>
          <w:szCs w:val="28"/>
          <w:lang w:eastAsia="ar-SA"/>
        </w:rPr>
        <w:t>Подпрограмма реализуется за счет средств бюджета города.</w:t>
      </w:r>
    </w:p>
    <w:p w:rsidR="00CA1CCB" w:rsidRPr="008C06AA" w:rsidRDefault="00CA1CCB" w:rsidP="00144090">
      <w:pPr>
        <w:pStyle w:val="Standard"/>
        <w:snapToGrid w:val="0"/>
        <w:jc w:val="both"/>
        <w:rPr>
          <w:sz w:val="28"/>
          <w:szCs w:val="28"/>
        </w:rPr>
      </w:pPr>
      <w:r w:rsidRPr="005145D1">
        <w:rPr>
          <w:sz w:val="28"/>
          <w:szCs w:val="28"/>
        </w:rPr>
        <w:tab/>
      </w:r>
      <w:r w:rsidRPr="008C06AA">
        <w:rPr>
          <w:sz w:val="28"/>
          <w:szCs w:val="28"/>
        </w:rPr>
        <w:t>Общий объем финансирования подпрограммы в 2015-20</w:t>
      </w:r>
      <w:r>
        <w:rPr>
          <w:sz w:val="28"/>
          <w:szCs w:val="28"/>
        </w:rPr>
        <w:t>30</w:t>
      </w:r>
      <w:r w:rsidRPr="008C06AA">
        <w:rPr>
          <w:sz w:val="28"/>
          <w:szCs w:val="28"/>
        </w:rPr>
        <w:t xml:space="preserve"> годах составит — </w:t>
      </w:r>
      <w:r>
        <w:rPr>
          <w:sz w:val="28"/>
          <w:szCs w:val="28"/>
        </w:rPr>
        <w:t xml:space="preserve">18582,1 </w:t>
      </w:r>
      <w:r w:rsidRPr="008C06AA">
        <w:rPr>
          <w:sz w:val="28"/>
          <w:szCs w:val="28"/>
        </w:rPr>
        <w:t xml:space="preserve">тыс. рублей, в том числе за счет средств бюджета города — </w:t>
      </w:r>
      <w:r>
        <w:rPr>
          <w:sz w:val="28"/>
          <w:szCs w:val="28"/>
        </w:rPr>
        <w:t xml:space="preserve">18582,1 </w:t>
      </w:r>
      <w:r w:rsidRPr="008C06AA">
        <w:rPr>
          <w:sz w:val="28"/>
          <w:szCs w:val="28"/>
        </w:rPr>
        <w:t>тыс. рублей;  в том числе по годам:</w:t>
      </w:r>
    </w:p>
    <w:p w:rsidR="00CA1CCB" w:rsidRPr="008C06AA" w:rsidRDefault="00CA1CCB" w:rsidP="006B1E5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>- 2015 год – 881,0 тыс.руб;</w:t>
      </w:r>
      <w:r w:rsidRPr="008C06AA">
        <w:rPr>
          <w:sz w:val="28"/>
          <w:szCs w:val="28"/>
        </w:rPr>
        <w:tab/>
      </w:r>
      <w:r w:rsidRPr="008C06AA">
        <w:rPr>
          <w:sz w:val="28"/>
          <w:szCs w:val="28"/>
        </w:rPr>
        <w:tab/>
        <w:t>- 202</w:t>
      </w:r>
      <w:r>
        <w:rPr>
          <w:sz w:val="28"/>
          <w:szCs w:val="28"/>
        </w:rPr>
        <w:t>5</w:t>
      </w:r>
      <w:r w:rsidRPr="008C06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1500,0 тыс. руб;</w:t>
      </w:r>
    </w:p>
    <w:p w:rsidR="00CA1CCB" w:rsidRPr="008C06AA" w:rsidRDefault="00CA1CCB" w:rsidP="006B1E5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>- 2016 год – 2170,0 тыс.руб;</w:t>
      </w:r>
      <w:r w:rsidRPr="008C06AA">
        <w:rPr>
          <w:sz w:val="28"/>
          <w:szCs w:val="28"/>
        </w:rPr>
        <w:tab/>
      </w:r>
      <w:r w:rsidRPr="008C06AA">
        <w:rPr>
          <w:sz w:val="28"/>
          <w:szCs w:val="28"/>
        </w:rPr>
        <w:tab/>
        <w:t>- 202</w:t>
      </w:r>
      <w:r>
        <w:rPr>
          <w:sz w:val="28"/>
          <w:szCs w:val="28"/>
        </w:rPr>
        <w:t>6</w:t>
      </w:r>
      <w:r w:rsidRPr="008C06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1500,0 тыс. руб;</w:t>
      </w:r>
    </w:p>
    <w:p w:rsidR="00CA1CCB" w:rsidRPr="008C06AA" w:rsidRDefault="00CA1CCB" w:rsidP="006B1E5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>- 2017 год – 881,0 тыс.руб;</w:t>
      </w:r>
      <w:r w:rsidRPr="008C06AA">
        <w:rPr>
          <w:sz w:val="28"/>
          <w:szCs w:val="28"/>
        </w:rPr>
        <w:tab/>
      </w:r>
      <w:r w:rsidRPr="008C06AA">
        <w:rPr>
          <w:sz w:val="28"/>
          <w:szCs w:val="28"/>
        </w:rPr>
        <w:tab/>
        <w:t>- 202</w:t>
      </w:r>
      <w:r>
        <w:rPr>
          <w:sz w:val="28"/>
          <w:szCs w:val="28"/>
        </w:rPr>
        <w:t>7</w:t>
      </w:r>
      <w:r w:rsidRPr="008C06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1500,0 тыс. руб;</w:t>
      </w:r>
    </w:p>
    <w:p w:rsidR="00CA1CCB" w:rsidRPr="008C06AA" w:rsidRDefault="00CA1CCB" w:rsidP="006B1E5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>- 2018 год – 6</w:t>
      </w:r>
      <w:r>
        <w:rPr>
          <w:sz w:val="28"/>
          <w:szCs w:val="28"/>
        </w:rPr>
        <w:t>37,6</w:t>
      </w:r>
      <w:r w:rsidRPr="008C06AA">
        <w:rPr>
          <w:sz w:val="28"/>
          <w:szCs w:val="28"/>
        </w:rPr>
        <w:t xml:space="preserve"> тыс.руб;</w:t>
      </w:r>
      <w:r w:rsidRPr="008C06AA">
        <w:rPr>
          <w:sz w:val="28"/>
          <w:szCs w:val="28"/>
        </w:rPr>
        <w:tab/>
      </w:r>
      <w:r w:rsidRPr="008C06AA">
        <w:rPr>
          <w:sz w:val="28"/>
          <w:szCs w:val="28"/>
        </w:rPr>
        <w:tab/>
        <w:t>- 202</w:t>
      </w:r>
      <w:r>
        <w:rPr>
          <w:sz w:val="28"/>
          <w:szCs w:val="28"/>
        </w:rPr>
        <w:t xml:space="preserve">8 </w:t>
      </w:r>
      <w:r w:rsidRPr="008C06AA">
        <w:rPr>
          <w:sz w:val="28"/>
          <w:szCs w:val="28"/>
        </w:rPr>
        <w:t xml:space="preserve">год – </w:t>
      </w:r>
      <w:r>
        <w:rPr>
          <w:sz w:val="28"/>
          <w:szCs w:val="28"/>
        </w:rPr>
        <w:t>1500,0 тыс. руб;</w:t>
      </w:r>
    </w:p>
    <w:p w:rsidR="00CA1CCB" w:rsidRDefault="00CA1CCB" w:rsidP="006B1E5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- 2019 год – </w:t>
      </w:r>
      <w:r>
        <w:rPr>
          <w:sz w:val="28"/>
          <w:szCs w:val="28"/>
        </w:rPr>
        <w:t>1039,3</w:t>
      </w:r>
      <w:r w:rsidRPr="008C06AA">
        <w:rPr>
          <w:sz w:val="28"/>
          <w:szCs w:val="28"/>
        </w:rPr>
        <w:t xml:space="preserve"> тыс.руб;</w:t>
      </w:r>
      <w:r w:rsidRPr="008C06AA">
        <w:rPr>
          <w:sz w:val="28"/>
          <w:szCs w:val="28"/>
        </w:rPr>
        <w:tab/>
      </w:r>
      <w:r w:rsidRPr="008C06AA">
        <w:rPr>
          <w:sz w:val="28"/>
          <w:szCs w:val="28"/>
        </w:rPr>
        <w:tab/>
        <w:t>- 202</w:t>
      </w:r>
      <w:r>
        <w:rPr>
          <w:sz w:val="28"/>
          <w:szCs w:val="28"/>
        </w:rPr>
        <w:t>9</w:t>
      </w:r>
      <w:r w:rsidRPr="008C06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1500,0 тыс. руб;</w:t>
      </w:r>
    </w:p>
    <w:p w:rsidR="00CA1CCB" w:rsidRDefault="00CA1CCB" w:rsidP="006B1E5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- 2020 год – </w:t>
      </w:r>
      <w:r>
        <w:rPr>
          <w:sz w:val="28"/>
          <w:szCs w:val="28"/>
        </w:rPr>
        <w:t>534,2</w:t>
      </w:r>
      <w:r w:rsidRPr="008C06AA">
        <w:rPr>
          <w:sz w:val="28"/>
          <w:szCs w:val="28"/>
        </w:rPr>
        <w:t xml:space="preserve"> тыс. руб;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- 2030</w:t>
      </w:r>
      <w:r w:rsidRPr="008C06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150</w:t>
      </w:r>
      <w:r w:rsidRPr="008C06AA">
        <w:rPr>
          <w:sz w:val="28"/>
          <w:szCs w:val="28"/>
        </w:rPr>
        <w:t>0,0 тыс. руб.».</w:t>
      </w:r>
    </w:p>
    <w:p w:rsidR="00CA1CCB" w:rsidRDefault="00CA1CCB" w:rsidP="006B1E5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- 2021 год – </w:t>
      </w:r>
      <w:r>
        <w:rPr>
          <w:sz w:val="28"/>
          <w:szCs w:val="28"/>
        </w:rPr>
        <w:t>728,4</w:t>
      </w:r>
      <w:r w:rsidRPr="008C06AA">
        <w:rPr>
          <w:sz w:val="28"/>
          <w:szCs w:val="28"/>
        </w:rPr>
        <w:t xml:space="preserve"> тыс.руб;</w:t>
      </w:r>
    </w:p>
    <w:p w:rsidR="00CA1CCB" w:rsidRDefault="00CA1CCB" w:rsidP="006B1E5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- 2022 год – </w:t>
      </w:r>
      <w:r>
        <w:rPr>
          <w:sz w:val="28"/>
          <w:szCs w:val="28"/>
        </w:rPr>
        <w:t>1131,0</w:t>
      </w:r>
      <w:r w:rsidRPr="008C06AA">
        <w:rPr>
          <w:sz w:val="28"/>
          <w:szCs w:val="28"/>
        </w:rPr>
        <w:t xml:space="preserve"> тыс. руб;</w:t>
      </w:r>
    </w:p>
    <w:p w:rsidR="00CA1CCB" w:rsidRDefault="00CA1CCB" w:rsidP="006B1E5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- 2023 год – </w:t>
      </w:r>
      <w:r>
        <w:rPr>
          <w:sz w:val="28"/>
          <w:szCs w:val="28"/>
        </w:rPr>
        <w:t>1555</w:t>
      </w:r>
      <w:r w:rsidRPr="008C06AA">
        <w:rPr>
          <w:sz w:val="28"/>
          <w:szCs w:val="28"/>
        </w:rPr>
        <w:t>,0 тыс.руб;</w:t>
      </w:r>
    </w:p>
    <w:p w:rsidR="00CA1CCB" w:rsidRDefault="00CA1CCB" w:rsidP="006B1E5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- 2024 год – </w:t>
      </w:r>
      <w:r>
        <w:rPr>
          <w:sz w:val="28"/>
          <w:szCs w:val="28"/>
        </w:rPr>
        <w:t>24,5 тыс. руб;</w:t>
      </w:r>
    </w:p>
    <w:p w:rsidR="00CA1CCB" w:rsidRPr="008C06AA" w:rsidRDefault="00CA1CCB" w:rsidP="006B1E53">
      <w:pPr>
        <w:pStyle w:val="Standard"/>
        <w:jc w:val="both"/>
        <w:rPr>
          <w:sz w:val="28"/>
          <w:szCs w:val="28"/>
        </w:rPr>
      </w:pPr>
    </w:p>
    <w:p w:rsidR="00CA1CCB" w:rsidRPr="005145D1" w:rsidRDefault="00CA1CCB" w:rsidP="00D03C82">
      <w:pPr>
        <w:pStyle w:val="10"/>
        <w:spacing w:after="0" w:line="100" w:lineRule="atLeast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D1">
        <w:rPr>
          <w:rFonts w:ascii="Times New Roman" w:hAnsi="Times New Roman" w:cs="Times New Roman"/>
          <w:b/>
          <w:sz w:val="28"/>
          <w:szCs w:val="28"/>
        </w:rPr>
        <w:t>6. Механизм реализации подпрограммы</w:t>
      </w:r>
    </w:p>
    <w:p w:rsidR="00CA1CCB" w:rsidRPr="00CE41A8" w:rsidRDefault="00CA1CCB" w:rsidP="00D03C82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E41A8">
        <w:rPr>
          <w:sz w:val="28"/>
          <w:szCs w:val="28"/>
        </w:rPr>
        <w:t>Распорядителями бюджетных средств является администрация города.</w:t>
      </w:r>
    </w:p>
    <w:p w:rsidR="00CA1CCB" w:rsidRDefault="00CA1CCB" w:rsidP="00D03C82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Приобретение материальных средств осуществляется на основании Федерального закона от 05 апреля 2013г.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CA1CCB" w:rsidRDefault="00CA1CCB" w:rsidP="00D03C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контроль исполнения подпрограммы осуществляют администрация города, комиссия по обеспечению безопасности дорожного движения в городе, которые уточняет показатели по подпрограммным мероприятиям, механизм реализации подпрограммы и состав исполнителей. Организация работ по контролю исполнения подпрограммы возлагается на </w:t>
      </w:r>
      <w:r>
        <w:rPr>
          <w:rFonts w:ascii="Times New Roman" w:hAnsi="Times New Roman"/>
          <w:sz w:val="28"/>
          <w:szCs w:val="28"/>
        </w:rPr>
        <w:t>отдел гражданской обороны, чрезвычайных ситуаций, общественной безопасности и мобилизационной подготовки администрации города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1CCB" w:rsidRDefault="00CA1CCB" w:rsidP="00D03C82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Участники подпрограммы, ответственные за выполнение перечня мероприятий, ежегодно, до 10 июля и до 15 февраля (нарастающим итогом с начала года) года, следующего за отчетным периодом, представляют в отдел ГО ЧС, общественной безопасности и мобилизационной подготовки администрации города информацию о ходе выполнения мероприятий подпрограммы.</w:t>
      </w:r>
    </w:p>
    <w:p w:rsidR="00CA1CCB" w:rsidRPr="005145D1" w:rsidRDefault="00CA1CCB" w:rsidP="00D03C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 результаты выполнения мероприятий подпрограммы рассматриваются на заседании комиссии по обеспечению безопасности дорожного движения в городе и освещаются в средствах массовой информации.</w:t>
      </w: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Default="00CA1CCB" w:rsidP="002B6EB7">
      <w:pPr>
        <w:pStyle w:val="a"/>
        <w:widowControl w:val="0"/>
        <w:tabs>
          <w:tab w:val="clear" w:pos="708"/>
          <w:tab w:val="left" w:pos="0"/>
        </w:tabs>
        <w:spacing w:after="0" w:line="240" w:lineRule="exact"/>
        <w:rPr>
          <w:rFonts w:ascii="Times New Roman" w:hAnsi="Times New Roman"/>
          <w:szCs w:val="28"/>
          <w:lang w:eastAsia="zh-CN"/>
        </w:rPr>
      </w:pPr>
    </w:p>
    <w:p w:rsidR="00CA1CCB" w:rsidRDefault="00CA1CCB" w:rsidP="002B6EB7">
      <w:pPr>
        <w:pStyle w:val="a"/>
        <w:widowControl w:val="0"/>
        <w:tabs>
          <w:tab w:val="clear" w:pos="708"/>
          <w:tab w:val="left" w:pos="0"/>
        </w:tabs>
        <w:spacing w:after="0" w:line="240" w:lineRule="exact"/>
        <w:rPr>
          <w:rFonts w:ascii="Times New Roman" w:hAnsi="Times New Roman"/>
          <w:szCs w:val="28"/>
          <w:lang w:eastAsia="zh-CN"/>
        </w:rPr>
      </w:pPr>
    </w:p>
    <w:p w:rsidR="00CA1CCB" w:rsidRDefault="00CA1CCB" w:rsidP="002B6EB7">
      <w:pPr>
        <w:pStyle w:val="a"/>
        <w:widowControl w:val="0"/>
        <w:tabs>
          <w:tab w:val="clear" w:pos="708"/>
          <w:tab w:val="left" w:pos="0"/>
        </w:tabs>
        <w:spacing w:after="0" w:line="240" w:lineRule="exact"/>
        <w:rPr>
          <w:rFonts w:ascii="Times New Roman" w:hAnsi="Times New Roman"/>
          <w:sz w:val="24"/>
        </w:rPr>
      </w:pPr>
    </w:p>
    <w:p w:rsidR="00CA1CCB" w:rsidRDefault="00CA1CCB" w:rsidP="009418B2">
      <w:pPr>
        <w:pStyle w:val="a"/>
        <w:widowControl w:val="0"/>
        <w:tabs>
          <w:tab w:val="clear" w:pos="708"/>
          <w:tab w:val="left" w:pos="0"/>
        </w:tabs>
        <w:spacing w:after="0" w:line="240" w:lineRule="exact"/>
        <w:ind w:left="4111"/>
        <w:jc w:val="center"/>
        <w:rPr>
          <w:rFonts w:ascii="Times New Roman" w:hAnsi="Times New Roman"/>
          <w:sz w:val="24"/>
        </w:rPr>
      </w:pPr>
    </w:p>
    <w:p w:rsidR="00CA1CCB" w:rsidRDefault="00CA1CCB" w:rsidP="009418B2">
      <w:pPr>
        <w:pStyle w:val="a"/>
        <w:widowControl w:val="0"/>
        <w:tabs>
          <w:tab w:val="clear" w:pos="708"/>
          <w:tab w:val="left" w:pos="0"/>
        </w:tabs>
        <w:spacing w:after="0" w:line="240" w:lineRule="exact"/>
        <w:ind w:left="4111"/>
        <w:jc w:val="center"/>
        <w:rPr>
          <w:rFonts w:ascii="Times New Roman" w:hAnsi="Times New Roman"/>
          <w:sz w:val="24"/>
        </w:rPr>
      </w:pPr>
    </w:p>
    <w:p w:rsidR="00CA1CCB" w:rsidRPr="004858C6" w:rsidRDefault="00CA1CCB" w:rsidP="009418B2">
      <w:pPr>
        <w:pStyle w:val="a"/>
        <w:widowControl w:val="0"/>
        <w:tabs>
          <w:tab w:val="clear" w:pos="708"/>
          <w:tab w:val="left" w:pos="0"/>
        </w:tabs>
        <w:spacing w:after="0" w:line="240" w:lineRule="exact"/>
        <w:ind w:left="4111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7</w:t>
      </w:r>
    </w:p>
    <w:p w:rsidR="00CA1CCB" w:rsidRPr="004858C6" w:rsidRDefault="00CA1CCB" w:rsidP="009418B2">
      <w:pPr>
        <w:pStyle w:val="a"/>
        <w:widowControl w:val="0"/>
        <w:spacing w:after="0" w:line="240" w:lineRule="exact"/>
        <w:ind w:left="4111"/>
        <w:jc w:val="both"/>
        <w:rPr>
          <w:rFonts w:ascii="Times New Roman" w:hAnsi="Times New Roman"/>
          <w:sz w:val="24"/>
        </w:rPr>
      </w:pPr>
      <w:r w:rsidRPr="004858C6">
        <w:rPr>
          <w:rFonts w:ascii="Times New Roman" w:hAnsi="Times New Roman"/>
          <w:sz w:val="24"/>
        </w:rPr>
        <w:t>к муниципальной программе «Обеспечение безопасности населения города Кирсанов</w:t>
      </w:r>
      <w:r>
        <w:rPr>
          <w:rFonts w:ascii="Times New Roman" w:hAnsi="Times New Roman"/>
          <w:sz w:val="24"/>
        </w:rPr>
        <w:t>а</w:t>
      </w:r>
      <w:r w:rsidRPr="004858C6">
        <w:rPr>
          <w:rFonts w:ascii="Times New Roman" w:hAnsi="Times New Roman"/>
          <w:sz w:val="24"/>
        </w:rPr>
        <w:t xml:space="preserve">  и противодействие преступности</w:t>
      </w:r>
      <w:r>
        <w:rPr>
          <w:rFonts w:ascii="Times New Roman" w:hAnsi="Times New Roman"/>
          <w:sz w:val="24"/>
        </w:rPr>
        <w:t xml:space="preserve"> на 2015</w:t>
      </w:r>
      <w:r w:rsidRPr="004858C6">
        <w:rPr>
          <w:rFonts w:ascii="Times New Roman" w:hAnsi="Times New Roman"/>
          <w:sz w:val="24"/>
        </w:rPr>
        <w:t>-20</w:t>
      </w:r>
      <w:r>
        <w:rPr>
          <w:rFonts w:ascii="Times New Roman" w:hAnsi="Times New Roman"/>
          <w:sz w:val="24"/>
        </w:rPr>
        <w:t>30</w:t>
      </w:r>
      <w:r w:rsidRPr="004858C6">
        <w:rPr>
          <w:rFonts w:ascii="Times New Roman" w:hAnsi="Times New Roman"/>
          <w:sz w:val="24"/>
        </w:rPr>
        <w:t xml:space="preserve"> годы</w:t>
      </w:r>
      <w:r>
        <w:rPr>
          <w:rFonts w:ascii="Times New Roman" w:hAnsi="Times New Roman"/>
          <w:sz w:val="24"/>
        </w:rPr>
        <w:t>»</w:t>
      </w:r>
    </w:p>
    <w:p w:rsidR="00CA1CCB" w:rsidRDefault="00CA1CCB" w:rsidP="009418B2">
      <w:pPr>
        <w:jc w:val="right"/>
        <w:rPr>
          <w:sz w:val="28"/>
        </w:rPr>
      </w:pPr>
    </w:p>
    <w:p w:rsidR="00CA1CCB" w:rsidRPr="009418B2" w:rsidRDefault="00CA1CCB" w:rsidP="009418B2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418B2">
        <w:rPr>
          <w:rFonts w:ascii="Times New Roman" w:hAnsi="Times New Roman"/>
          <w:b/>
          <w:sz w:val="28"/>
          <w:szCs w:val="28"/>
        </w:rPr>
        <w:t>ПОДПРОГРАММА</w:t>
      </w:r>
    </w:p>
    <w:p w:rsidR="00CA1CCB" w:rsidRPr="009418B2" w:rsidRDefault="00CA1CCB" w:rsidP="009418B2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418B2">
        <w:rPr>
          <w:rFonts w:ascii="Times New Roman" w:hAnsi="Times New Roman"/>
          <w:b/>
          <w:sz w:val="28"/>
          <w:szCs w:val="28"/>
        </w:rPr>
        <w:t>«Подготовка граждан к военной службе в городе Кирсанове</w:t>
      </w:r>
    </w:p>
    <w:p w:rsidR="00CA1CCB" w:rsidRPr="009418B2" w:rsidRDefault="00CA1CCB" w:rsidP="009418B2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418B2">
        <w:rPr>
          <w:rFonts w:ascii="Times New Roman" w:hAnsi="Times New Roman"/>
          <w:b/>
          <w:sz w:val="28"/>
          <w:szCs w:val="28"/>
        </w:rPr>
        <w:t>на 2015-20</w:t>
      </w:r>
      <w:r>
        <w:rPr>
          <w:rFonts w:ascii="Times New Roman" w:hAnsi="Times New Roman"/>
          <w:b/>
          <w:sz w:val="28"/>
          <w:szCs w:val="28"/>
        </w:rPr>
        <w:t>30</w:t>
      </w:r>
      <w:r w:rsidRPr="009418B2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CA1CCB" w:rsidRPr="009418B2" w:rsidRDefault="00CA1CCB" w:rsidP="009418B2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A1CCB" w:rsidRPr="009418B2" w:rsidRDefault="00CA1CCB" w:rsidP="009418B2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418B2">
        <w:rPr>
          <w:rFonts w:ascii="Times New Roman" w:hAnsi="Times New Roman"/>
          <w:b/>
          <w:sz w:val="28"/>
          <w:szCs w:val="28"/>
        </w:rPr>
        <w:t>Паспорт подпрограммы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3028"/>
        <w:gridCol w:w="6612"/>
      </w:tblGrid>
      <w:tr w:rsidR="00CA1CCB" w:rsidRPr="009418B2" w:rsidTr="00CF5DF2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9418B2" w:rsidRDefault="00CA1CCB" w:rsidP="009418B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подпрограммы          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9418B2" w:rsidRDefault="00CA1CCB" w:rsidP="00F313E3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 xml:space="preserve">Отдел гражданской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обороны, чрезвычайных ситуаций и </w:t>
            </w:r>
            <w:r w:rsidRPr="009418B2">
              <w:rPr>
                <w:rFonts w:ascii="Times New Roman" w:hAnsi="Times New Roman"/>
                <w:sz w:val="28"/>
                <w:szCs w:val="28"/>
              </w:rPr>
              <w:t>общественной безопасности  администрации города</w:t>
            </w:r>
          </w:p>
        </w:tc>
      </w:tr>
      <w:tr w:rsidR="00CA1CCB" w:rsidRPr="009418B2" w:rsidTr="00CF5DF2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9418B2" w:rsidRDefault="00CA1CCB" w:rsidP="009418B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Отдел образования администрации города;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1CCB" w:rsidRPr="009418B2" w:rsidTr="00CF5DF2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9418B2" w:rsidRDefault="00CA1CCB" w:rsidP="009418B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Основной целью подпрограммы является создание условий для обеспечения гарантированного комплектования Вооруженных Сил Российской Федерации физически, морально и психологически подготовленными призывниками, обладающими положительной мотивацией к прохождению военной службы, получившими подготовку по основам военной службы и военно-учетным специальностям.</w:t>
            </w:r>
          </w:p>
        </w:tc>
      </w:tr>
      <w:tr w:rsidR="00CA1CCB" w:rsidRPr="009418B2" w:rsidTr="00CF5DF2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9418B2" w:rsidRDefault="00CA1CCB" w:rsidP="009418B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 xml:space="preserve">Задачи: 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 xml:space="preserve">улучшение состояния здоровья допризывной молодёжи; 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повышение уровня физической подготовленности допризывной молодёжи;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совершенствование военно-патриотического воспитания граждан и повышение мотивации к военной службе;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совершенствование системы получения гражданами мужского пола начальных знаний  в области обороны и их обучения по основам военной службы;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 xml:space="preserve"> формирование и совершенствование учебно-материальной базы для подготовки граждан к военной службе.</w:t>
            </w:r>
          </w:p>
        </w:tc>
      </w:tr>
      <w:tr w:rsidR="00CA1CCB" w:rsidRPr="009418B2" w:rsidTr="00CF5DF2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9418B2" w:rsidRDefault="00CA1CCB" w:rsidP="009418B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подпрограммы, их значения на последний год реализации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Доля граждан, подлежащих призыву на военную службу, соответствующих по состоянию здоровья требованиям военной службы — 88,0%;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доля граждан допризывного возраста, имеющих спортивные разряды — 6,5%;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доля граждан допризывного возраста, обладающих положительной мотивацией к прохождению военной службы — 74%;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доля учащихся 10 классов общеобразовательных учреждений, учащихся учреждений НПО, СПО, прошедших программу учебных сборов в полном объеме — 98%;</w:t>
            </w:r>
          </w:p>
        </w:tc>
      </w:tr>
      <w:tr w:rsidR="00CA1CCB" w:rsidRPr="009418B2" w:rsidTr="00CF5DF2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9418B2" w:rsidRDefault="00CA1CCB" w:rsidP="00841D97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Сроки  реализации подпрограммы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2015-20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9418B2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</w:tc>
      </w:tr>
      <w:tr w:rsidR="00CA1CCB" w:rsidRPr="009418B2" w:rsidTr="00CF5DF2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1CCB" w:rsidRPr="009418B2" w:rsidRDefault="00CA1CCB" w:rsidP="00841D97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Объем и источники финансирования подпрограммы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Подпрограмма финансируется за счёт средств бюджета города. Общий объем финансирования подпрограммы в 2015-20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9418B2">
              <w:rPr>
                <w:rFonts w:ascii="Times New Roman" w:hAnsi="Times New Roman"/>
                <w:sz w:val="28"/>
                <w:szCs w:val="28"/>
              </w:rPr>
              <w:t xml:space="preserve"> годах составит — 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Pr="009418B2">
              <w:rPr>
                <w:rFonts w:ascii="Times New Roman" w:hAnsi="Times New Roman"/>
                <w:sz w:val="28"/>
                <w:szCs w:val="28"/>
              </w:rPr>
              <w:t>,0 тыс. рублей, в том числе: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за с</w:t>
            </w:r>
            <w:r>
              <w:rPr>
                <w:rFonts w:ascii="Times New Roman" w:hAnsi="Times New Roman"/>
                <w:sz w:val="28"/>
                <w:szCs w:val="28"/>
              </w:rPr>
              <w:t>чет средств бюджета города — 44,0</w:t>
            </w:r>
            <w:r w:rsidRPr="009418B2">
              <w:rPr>
                <w:rFonts w:ascii="Times New Roman" w:hAnsi="Times New Roman"/>
                <w:sz w:val="28"/>
                <w:szCs w:val="28"/>
              </w:rPr>
              <w:t xml:space="preserve"> тыс. рублей;  в том числе по годам: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2016 год – 0,0 тыс. рублей;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2017 год – 12,0 тыс. рублей;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2018 год – 12,0 тыс. рублей;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>2019 год – 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9418B2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10,0</w:t>
            </w:r>
            <w:r w:rsidRPr="009418B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9418B2">
              <w:rPr>
                <w:rFonts w:ascii="Times New Roman" w:hAnsi="Times New Roman"/>
                <w:sz w:val="28"/>
                <w:szCs w:val="28"/>
              </w:rPr>
              <w:t>0 тыс. рублей;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9418B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A1CCB" w:rsidRPr="009418B2" w:rsidRDefault="00CA1CCB" w:rsidP="009418B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9418B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A1CCB" w:rsidRDefault="00CA1CCB" w:rsidP="00F313E3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8B2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/>
                <w:sz w:val="28"/>
                <w:szCs w:val="28"/>
              </w:rPr>
              <w:t>0 тыс. рублей;</w:t>
            </w:r>
          </w:p>
          <w:p w:rsidR="00CA1CCB" w:rsidRDefault="00CA1CCB" w:rsidP="00F313E3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– 0 тыс. рублей;</w:t>
            </w:r>
          </w:p>
          <w:p w:rsidR="00CA1CCB" w:rsidRDefault="00CA1CCB" w:rsidP="00F313E3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 – 0 тыс. рублей;</w:t>
            </w:r>
          </w:p>
          <w:p w:rsidR="00CA1CCB" w:rsidRDefault="00CA1CCB" w:rsidP="00F313E3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год – 0 тыс. рублей;</w:t>
            </w:r>
          </w:p>
          <w:p w:rsidR="00CA1CCB" w:rsidRDefault="00CA1CCB" w:rsidP="00F313E3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 год – 0 тыс. рублей;</w:t>
            </w:r>
          </w:p>
          <w:p w:rsidR="00CA1CCB" w:rsidRDefault="00CA1CCB" w:rsidP="00F313E3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 год – 0 тыс. рублей;</w:t>
            </w:r>
          </w:p>
          <w:p w:rsidR="00CA1CCB" w:rsidRDefault="00CA1CCB" w:rsidP="00F313E3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 год – 0 тыс. рублей;</w:t>
            </w:r>
          </w:p>
          <w:p w:rsidR="00CA1CCB" w:rsidRPr="009418B2" w:rsidRDefault="00CA1CCB" w:rsidP="00F313E3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sub_1100"/>
    </w:p>
    <w:p w:rsidR="00CA1CCB" w:rsidRPr="00841D97" w:rsidRDefault="00CA1CCB" w:rsidP="00841D97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1D97">
        <w:rPr>
          <w:rFonts w:ascii="Times New Roman" w:hAnsi="Times New Roman"/>
          <w:b/>
          <w:sz w:val="28"/>
          <w:szCs w:val="28"/>
        </w:rPr>
        <w:t>1. Общая характеристика сферы реализации подпрограммы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 xml:space="preserve"> </w:t>
      </w:r>
    </w:p>
    <w:bookmarkEnd w:id="3"/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Существовавшая до 2010 года в Российской Федерации система допризывной подготовки молодежи во многом повторяла прежнюю, рассчитанную на двухгодичный срок службы по призыву и принципиально иные качественные и количественные параметры и структуру военной организации государства. Переход с 2008 года на одногодичный срок военной службы по призыву повлек значительное повышение требований к качеству  подготовки молодежи к военной службе.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Подпрограмма «Подготовка граждан к военной службе в городе Кирсанове на 2015 - 20</w:t>
      </w:r>
      <w:r>
        <w:rPr>
          <w:rFonts w:ascii="Times New Roman" w:hAnsi="Times New Roman"/>
          <w:sz w:val="28"/>
          <w:szCs w:val="28"/>
        </w:rPr>
        <w:t>30</w:t>
      </w:r>
      <w:r w:rsidRPr="009418B2">
        <w:rPr>
          <w:rFonts w:ascii="Times New Roman" w:hAnsi="Times New Roman"/>
          <w:sz w:val="28"/>
          <w:szCs w:val="28"/>
        </w:rPr>
        <w:t xml:space="preserve"> годы» будет служить дальнейшему формированию системы подготовки граждан к военной службе в городе Кирсанове.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Подпрограмма включает комплекс практических, организационно-методических мероприятий по дальнейшему развитию и совершенствованию системы подготовки граждан к военной службе, направленной на достижение заявленной цели подпрограммы.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Подпрограмма разработана в соответствии с Конституцией Российской Федерации, Перечнем поручений Президента Российской Федерации от 06.05.2009 Пр-1098ГС (далее - Перечень) по итогам заседания президиума Государственного Совета Российской Федерации от 22.04.2009 года, федеральным законом от 28.03.1998  №53-ФЗ «О воинской обязанности и военной службе» (в редакции от 21.03.2013), Концепцией Федеральной системы подготовки граждан Российской Федерации к военной службе на период до 2020 года (далее - Концепция), утвержденной распоряжением Правительства Российской Федерации от 03.02.2010 №134-р (в редакции от 20.09.2012), иными федеральными и областными нормативными правовыми актами, регулирующими деятельность в этой сфере.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Подпрограмма определяет систему, ее цели, задачи, мероприятия на период с 2015 по 2024 годы с учетом социально-экономических, культурных и исторических особенностей и традиций города, имеющегося кадрового потенциала.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Подпрограмма предполагает совместную деятельность государственных структур, общественно-государственных и общественных объединений граждан в решении проблем подготовки граждан к военной службе.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Подготовка граждан к военной службе предусматривает обязательную и добровольную подготовку.</w:t>
      </w:r>
      <w:bookmarkStart w:id="4" w:name="sub_2000"/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Обязательная подготовка граждан к военной службе предусматривает:</w:t>
      </w:r>
      <w:bookmarkEnd w:id="4"/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получение начальных знаний в области обороны;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подготовку по основам военной службы в образовательном учреждении </w:t>
      </w:r>
      <w:r w:rsidRPr="009418B2">
        <w:rPr>
          <w:rFonts w:ascii="Times New Roman" w:hAnsi="Times New Roman"/>
          <w:sz w:val="28"/>
          <w:szCs w:val="28"/>
        </w:rPr>
        <w:tab/>
        <w:t>среднего (полного) общего образования;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военно-патриотическое воспитание;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медицинское освидетельствование.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Основным фактором, определяющим способность гражданина проходить военную службу, является состояние его здоровья и физического развития.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Показатель заболеваемости подростков от 15 до 17 лет в городе имеет тенденцию к снижению. В структуре общей заболеваемости подростков (15 – 17 лет) преобладающими нозологиями являются заболевания органов дыхания, костно-мышечной системы и пищеварения. 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По данным статистики только 20% школьников являются абсолютно здоровыми,  20% имеют хронические заболевания. Значительное количество подростков имеют два и более хронических заболевания.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Продолжают регистрироваться социально значимые заболевания у подростков. В 2013 году среди подростков отмечается снижение числа потребителей психоактивных веществ на 8% по сравнению с 2012 годом.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На первом этапе подготовки граждан к военной службе с целью раннего выявления заболеваний, отклонений в психическом развитии, а также изучения заболеваемости и состояния физического развития проводятся профилактические осмотры и лечебно-оздоровительные мероприятия с юношами 15-16 летнего возраста.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В 2013 г. при первоначальной постановке граждан на воинский учёт (далее – ППГВУ)  освидетельствовано 106 юношей (2011 — 133),  показатель годности к военной службе  которых составил 65,1% (2011 — 70,7%). 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 результатам медицинского освидетельствования при призыве граждан на военную (далее - призыв) службу показатель годности к военной службе (процент признанных годными к военной службе и годными с незначительными ограничениями) начиная с 2007 года (71%) в городе постоянно снижался и только в последние 2 года стабилизировался и составлял: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в 2011 году – 61,7%</w:t>
      </w:r>
    </w:p>
    <w:p w:rsidR="00CA1CCB" w:rsidRPr="00841D97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D97">
        <w:rPr>
          <w:rFonts w:ascii="Times New Roman" w:hAnsi="Times New Roman" w:cs="Times New Roman"/>
          <w:sz w:val="28"/>
          <w:szCs w:val="28"/>
        </w:rPr>
        <w:tab/>
        <w:t xml:space="preserve">в 2012 году – 61,9%.  </w:t>
      </w:r>
    </w:p>
    <w:p w:rsidR="00CA1CCB" w:rsidRPr="00841D97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D97">
        <w:rPr>
          <w:rFonts w:ascii="Times New Roman" w:hAnsi="Times New Roman" w:cs="Times New Roman"/>
          <w:sz w:val="28"/>
          <w:szCs w:val="28"/>
        </w:rPr>
        <w:t>в 2013 году - 69,9%, что на 1,1% ниже, чем в среднем по Западному военному округу (далее - ЗВО).</w:t>
      </w:r>
    </w:p>
    <w:p w:rsidR="00CA1CCB" w:rsidRPr="00841D97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D97">
        <w:rPr>
          <w:rFonts w:ascii="Times New Roman" w:hAnsi="Times New Roman" w:cs="Times New Roman"/>
          <w:sz w:val="28"/>
          <w:szCs w:val="28"/>
        </w:rPr>
        <w:t>В структуре заболеваний, по которым граждане были освобождены от призыва, на первом месте находятся болезни костно-мышечной системы -28,2% (2012 г. - 27,8%), на втором - болезни системы кровообращения - 9,4% (2012 г. - 10,9%), на третьем месте - болезни органов пищеварения - 9,2% (2012 г.- 10,5%).</w:t>
      </w:r>
    </w:p>
    <w:p w:rsidR="00CA1CCB" w:rsidRPr="00841D97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D97">
        <w:rPr>
          <w:rFonts w:ascii="Times New Roman" w:hAnsi="Times New Roman" w:cs="Times New Roman"/>
          <w:sz w:val="28"/>
          <w:szCs w:val="28"/>
        </w:rPr>
        <w:t>В 2013 году 283 гражданам (3,2%) предоставлены отсрочки от призыва по состоянию здоровья (в 2012 г. - 364 и 3,5% соответственно), что тоже свидетельствует о результативности проводимых лечебно-профилактических мероприятий с допризывной молодежью. Этот показатель в области ниже, чем в среднем по ЗВО (3,5%).</w:t>
      </w:r>
    </w:p>
    <w:p w:rsidR="00CA1CCB" w:rsidRPr="00841D97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D97">
        <w:rPr>
          <w:rFonts w:ascii="Times New Roman" w:hAnsi="Times New Roman" w:cs="Times New Roman"/>
          <w:sz w:val="28"/>
          <w:szCs w:val="28"/>
        </w:rPr>
        <w:tab/>
        <w:t>В соответствии с Концепцией предполагается снизить количество граждан, не соответствующих по состоянию здоровья и уровню физического развития требованиям военной службы, до 25% и увеличить показатель годности к военной службе граждан, прибывших на  призывные комиссии, на 0%.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Анализ уровня физического развития граждан, подлежащих призыву на военную службу, свидетельствует о наличии серьезных проблем в этой сфере.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Охват детей и подростков, занимающихся спортом в кружках и секциях, составляет около 30% от общего количества школьников. 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С целью развития основных физических качеств и способностей, укрепления здоровья, расширения функциональных возможностей организма, приобретения навыков в спортивно-оздоровительной деятельности во всех общеобразовательных учреждениях района введен  третий дополнительный  урок физической культуры.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Учебно-материальная база по физической культуре и спорту в городе соответствует современным требованиям частично.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Одним из ключевых элементов допризывной подготовки является обучение школьников начальным знаниям в области обороны и их подготовка по основам военной службы (далее — ОВС) в образовательных учреждениях города. 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В федеральном базисном учебном плане для образовательных учреждений  на изучение основ безопасности жизнедеятельности (далее — ОБЖ) отводится только 102 часа (8, 10, 11 классы). По инициативе администрации области с 1998 года во всех общеобразовательных учреждениях Тамбовской области учебный предмет «Основы безопасности  жизнедеятельности» изучается с пятого по одиннадцатый класс в объеме 238 часов за весь период обучения (1 час в неделю). С 2009 года в региональный комплексный учебный план общеобразовательных учреждений в 10 классе введен учебный предмет «Основы военной службы».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В образовательных учреждениях СПО учебный предмет «Основы безопасности жизнедеятельности» изучается в объеме 70 часов за весь курс обучения.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С целью реализации практической части учебного предмета «Основы безопасности жизнедеятельности» во всех общеобразовательных учреждениях и учреждениях СПО ежегодно проходят пятидневные учебные сборы, которые являются одним из важнейших элементов адаптации допризывников к службе в Вооруженных Силах Российской Федерации. В соответствии с требованиями совместного приказа Министра обороны и Министра образования и науки Российской Федерации от 24.02.2010 №96/134 учебные сборы должны проводиться на базе соединений и воинских частей Вооружённых Сил Российской Федерации, других войск, воинских формирований и органов.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Финансирование расходов на проведение учебных сборов осуществляется за счет средств областного и городского бюджетов, направляемых на финансирование расходов на реализацию государственного стандарта общего образования в части оплаты труда  преподавателям — организаторам и учителям  ОБЖ и за счет средств муниципальных бюджетов. Из-за нехватки муниципальных средств 100 % обучающихся  вынуждены проходить программу учебных сборов на базе образовательных учреждений, что снижает уровень  подготовки допризывников.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В 2013 году только выполнение упражнений учебных стрельб (далее — УУС) из АК-74 были  организованы и проведены на базе учебных центров и полигонов воинских частей Тамбовского территориального гарнизона.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Подготовку граждан, подлежащих призыву на военную службу, по военно-учетным специальностям солдат, матросов, сержантов и старшин (далее — ВУС) в 2013 году в районе осуществляет 1 образовательное учреждение СПО по специальностям водитель автомобиля категории «С».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Острой проблемой для приведения уровня подготовки граждан по ВУС в соответствие с требованиями Министерства обороны Российской Федерации в настоящее время является состояние военной техники, переданной образовательным учреждениям СПО (требует обновления, практически, 100% автомобилей). 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Важнейшими составляющими системы военно-патриотического воспитания в районе являются организация воспитательной работы в образовательных учреждениях и реализация дополнительных образовательных программ. На городском и областном уровне во всех образовательных учреждениях города проводятся мероприятия, направленные на формирование личности патриота и гражданина (акции, вахты памяти, военно-спортивные игры, смотры строя и песни, интеллектуальные и творческие конкурсы и прочее).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Одним из наиболее показательных индикаторов эффективности деятельности по военно-патриотическому воспитанию является проявление мировоззренческих установок  старшеклассниками на готовность к защите Отечества. По данным социологического опроса 2012 года у 70 % школьников области сформировано чувство патриотизма и положительное отношение к службе в Вооруженных Силах. 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Таким образом, несмотря на значительное повышение качества подготовки  граждан к военной службе, из-за недостаточного финансирования мероприятий Программы и недостаточного федерального методического сопровождения сложившаяся в городе система не до конца отвечает современным требованиям, необходимым для обеспечения безопасности и обороноспособности государства, и требует модернизации.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Подпрограмма как организационная основа муниципальной политики в области подготовки граждан по основам военной службы представляет собой комплекс взаимоувязанных по ресурсам и срокам мероприятий, охватывающих изменения в структуре, содержании и технологиях подготовки обучающихся по основам военной службы, системе управления, организационно-правовых формах субъектов допризывной подготовки и финансово-экономических механизмах.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Мероприятия Подпрограммы носят межотраслевой характер и направлены на все субъекты системы допризывной подготовки молодежи, включая учреждения и организации, находящиеся в ведении различных органов местного самоуправления. Это позволит проводить единую государственную политику в области подготовки граждан по основам военной службы.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Государственная политика развития системы допризывной подготовки  молодежи ставит ряд задач, решение которых возможно только при государственной поддержке в рамках подпрограммы, являющейся  эффективным инструментом комплексного решения проблем подготовки граждан города Кирсанова к военной службе.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841D97" w:rsidRDefault="00CA1CCB" w:rsidP="00841D97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1D97">
        <w:rPr>
          <w:rFonts w:ascii="Times New Roman" w:hAnsi="Times New Roman"/>
          <w:b/>
          <w:sz w:val="28"/>
          <w:szCs w:val="28"/>
        </w:rPr>
        <w:t>2. Основные цель и задачи подпрограммы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Цель Подпрограммы: создание условий для обеспечения гарантированного комплектования Вооруженных Сил Российской Федерации физически, морально и психологически подготовленными призывниками, обладающими положительной мотивацией к прохождению военной службы, получившими подготовку по основам военной службы и военно-учетным специальностям.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Подпр</w:t>
      </w:r>
      <w:r>
        <w:rPr>
          <w:rFonts w:ascii="Times New Roman" w:hAnsi="Times New Roman"/>
          <w:sz w:val="28"/>
          <w:szCs w:val="28"/>
        </w:rPr>
        <w:t>ограмма рассчитана на 2015 - 2030</w:t>
      </w:r>
      <w:r w:rsidRPr="009418B2">
        <w:rPr>
          <w:rFonts w:ascii="Times New Roman" w:hAnsi="Times New Roman"/>
          <w:sz w:val="28"/>
          <w:szCs w:val="28"/>
        </w:rPr>
        <w:t xml:space="preserve"> годы и предполагает решение следующих задач: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улучшение состояния здоровья допризывной молодёжи;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повышение уровня физической подготовленности допризывной молодёжи;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совершенствование военно-патриотического воспитания граждан и повышение мотивации к военной службе;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совершенствование системы получения гражданами мужского пола начальных знаний  в области обороны и их обучения по основам военной службы;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формирование и совершенствование учебно-материальной базы для подготовки граждан к военной службе.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Подпрограмма будет являться организационной основой реализации муниципальной политики в подготовке граждан к службе в Вооруженных Силах Российской Федерации.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841D97" w:rsidRDefault="00CA1CCB" w:rsidP="00841D97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1D97">
        <w:rPr>
          <w:rFonts w:ascii="Times New Roman" w:hAnsi="Times New Roman"/>
          <w:b/>
          <w:sz w:val="28"/>
          <w:szCs w:val="28"/>
        </w:rPr>
        <w:t>3. Показатели (индикаторы) достижения целей и решения задач,</w:t>
      </w:r>
    </w:p>
    <w:p w:rsidR="00CA1CCB" w:rsidRPr="00841D97" w:rsidRDefault="00CA1CCB" w:rsidP="00841D97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1D97">
        <w:rPr>
          <w:rFonts w:ascii="Times New Roman" w:hAnsi="Times New Roman"/>
          <w:b/>
          <w:sz w:val="28"/>
          <w:szCs w:val="28"/>
        </w:rPr>
        <w:t>основные ожидаемые результаты подпрограммы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Показателями (индикаторами) реализации подпрограммы является: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доля граждан подлежащих призыву на военную службу, соответствующих по состоянию здоровья требованиям военной службы;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доля граждан допризывного возраста, имеющих спортивные разряды;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доля граждан допризывного возраста, обладающих положительной мотивацией к прохождению военной службы;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доля учащихся 10 классов общеобразовательных учреждений, учащихся учреждений начального профессионального образования, среднего профессионального образования, прошедших программу учебных сбором в полном объеме.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841D97" w:rsidRDefault="00CA1CCB" w:rsidP="00841D97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1D97">
        <w:rPr>
          <w:rFonts w:ascii="Times New Roman" w:hAnsi="Times New Roman"/>
          <w:b/>
          <w:sz w:val="28"/>
          <w:szCs w:val="28"/>
        </w:rPr>
        <w:t>4. Обобщенная характеристика мероприятий подпрограммы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В результате реализации мероприятий подпрограммы: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улучшится состояние здоровья допризывной молодёжи и, как результат, повысится показатель годности к военной службе;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получат развитие массовые и военно-прикладные виды спорта, тем самым увеличится количество детей и подростков, систематически занимающихся физической культурой и спортом, что в свою очередь скажется на профилактике многих заболеваний и на снижении уровня уличной преступности;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повысится качество военно-патриотического и духовно-нравственного воспитания молодёжи района и, в результате - положительная мотивация допризывной молодёжи к военной службе;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повысится качество обучения граждан мужского пола начальным знаниям в области обороны и их подготовки по основам военной службы в образовательных учреждениях.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 xml:space="preserve">           Реализация мероприятий подпрограммы позволит достичь к 2024 году следующих результатов по важнейшим показателям: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>выполнение плана призыва граждан на военную службу, установленную Министерством обороны Российской Федерации.</w:t>
      </w:r>
    </w:p>
    <w:p w:rsidR="00CA1CCB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841D97" w:rsidRDefault="00CA1CCB" w:rsidP="00841D97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1D97">
        <w:rPr>
          <w:rFonts w:ascii="Times New Roman" w:hAnsi="Times New Roman"/>
          <w:b/>
          <w:sz w:val="28"/>
          <w:szCs w:val="28"/>
        </w:rPr>
        <w:t>5. Обоснование ресурсного обеспечения подпрограммы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 xml:space="preserve">Финансирование настоящей подпрограммы производится за счет средств, предусмотренных на эти цели в бюджете города. 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Объемы расходов на выполнение подпрограммы ежегодно уточняются при формировании городского бюджета на очередной финансовый год.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ab/>
        <w:t>Общий объем финансирования подпрограммы в 2015-20</w:t>
      </w:r>
      <w:r>
        <w:rPr>
          <w:rFonts w:ascii="Times New Roman" w:hAnsi="Times New Roman"/>
          <w:sz w:val="28"/>
          <w:szCs w:val="28"/>
        </w:rPr>
        <w:t>30</w:t>
      </w:r>
      <w:r w:rsidRPr="009418B2">
        <w:rPr>
          <w:rFonts w:ascii="Times New Roman" w:hAnsi="Times New Roman"/>
          <w:sz w:val="28"/>
          <w:szCs w:val="28"/>
        </w:rPr>
        <w:t xml:space="preserve"> годах составит — </w:t>
      </w:r>
      <w:r>
        <w:rPr>
          <w:rFonts w:ascii="Times New Roman" w:hAnsi="Times New Roman"/>
          <w:sz w:val="28"/>
          <w:szCs w:val="28"/>
        </w:rPr>
        <w:t>44,</w:t>
      </w:r>
      <w:r w:rsidRPr="009418B2">
        <w:rPr>
          <w:rFonts w:ascii="Times New Roman" w:hAnsi="Times New Roman"/>
          <w:sz w:val="28"/>
          <w:szCs w:val="28"/>
        </w:rPr>
        <w:t xml:space="preserve">0 тыс. рублей, в том числе за счет средств бюджета города — </w:t>
      </w:r>
      <w:r>
        <w:rPr>
          <w:rFonts w:ascii="Times New Roman" w:hAnsi="Times New Roman"/>
          <w:sz w:val="28"/>
          <w:szCs w:val="28"/>
        </w:rPr>
        <w:t>44</w:t>
      </w:r>
      <w:r w:rsidRPr="009418B2">
        <w:rPr>
          <w:rFonts w:ascii="Times New Roman" w:hAnsi="Times New Roman"/>
          <w:sz w:val="28"/>
          <w:szCs w:val="28"/>
        </w:rPr>
        <w:t>,0 тыс. рублей;  в том числе по годам:</w:t>
      </w:r>
    </w:p>
    <w:p w:rsidR="00CA1CCB" w:rsidRPr="008C06AA" w:rsidRDefault="00CA1CCB" w:rsidP="00F313E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- 2015 год – </w:t>
      </w:r>
      <w:r>
        <w:rPr>
          <w:sz w:val="28"/>
          <w:szCs w:val="28"/>
        </w:rPr>
        <w:t>0</w:t>
      </w:r>
      <w:r w:rsidRPr="008C06AA">
        <w:rPr>
          <w:sz w:val="28"/>
          <w:szCs w:val="28"/>
        </w:rPr>
        <w:t xml:space="preserve"> тыс.руб;</w:t>
      </w:r>
      <w:r w:rsidRPr="008C06AA">
        <w:rPr>
          <w:sz w:val="28"/>
          <w:szCs w:val="28"/>
        </w:rPr>
        <w:tab/>
      </w:r>
      <w:r w:rsidRPr="008C06AA">
        <w:rPr>
          <w:sz w:val="28"/>
          <w:szCs w:val="28"/>
        </w:rPr>
        <w:tab/>
        <w:t>- 202</w:t>
      </w:r>
      <w:r>
        <w:rPr>
          <w:sz w:val="28"/>
          <w:szCs w:val="28"/>
        </w:rPr>
        <w:t>5</w:t>
      </w:r>
      <w:r w:rsidRPr="008C06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0 тыс. руб;</w:t>
      </w:r>
    </w:p>
    <w:p w:rsidR="00CA1CCB" w:rsidRPr="008C06AA" w:rsidRDefault="00CA1CCB" w:rsidP="00F313E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- 2016 год – </w:t>
      </w:r>
      <w:r>
        <w:rPr>
          <w:sz w:val="28"/>
          <w:szCs w:val="28"/>
        </w:rPr>
        <w:t>0</w:t>
      </w:r>
      <w:r w:rsidRPr="008C06AA">
        <w:rPr>
          <w:sz w:val="28"/>
          <w:szCs w:val="28"/>
        </w:rPr>
        <w:t xml:space="preserve"> тыс.руб;</w:t>
      </w:r>
      <w:r w:rsidRPr="008C06AA">
        <w:rPr>
          <w:sz w:val="28"/>
          <w:szCs w:val="28"/>
        </w:rPr>
        <w:tab/>
      </w:r>
      <w:r w:rsidRPr="008C06AA">
        <w:rPr>
          <w:sz w:val="28"/>
          <w:szCs w:val="28"/>
        </w:rPr>
        <w:tab/>
        <w:t>- 202</w:t>
      </w:r>
      <w:r>
        <w:rPr>
          <w:sz w:val="28"/>
          <w:szCs w:val="28"/>
        </w:rPr>
        <w:t>6</w:t>
      </w:r>
      <w:r w:rsidRPr="008C06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0 тыс. руб;</w:t>
      </w:r>
    </w:p>
    <w:p w:rsidR="00CA1CCB" w:rsidRPr="008C06AA" w:rsidRDefault="00CA1CCB" w:rsidP="00F313E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- 2017 год – </w:t>
      </w:r>
      <w:r>
        <w:rPr>
          <w:sz w:val="28"/>
          <w:szCs w:val="28"/>
        </w:rPr>
        <w:t>12,0 тыс.руб;</w:t>
      </w:r>
      <w:r>
        <w:rPr>
          <w:sz w:val="28"/>
          <w:szCs w:val="28"/>
        </w:rPr>
        <w:tab/>
      </w:r>
      <w:r w:rsidRPr="008C06AA">
        <w:rPr>
          <w:sz w:val="28"/>
          <w:szCs w:val="28"/>
        </w:rPr>
        <w:t>- 202</w:t>
      </w:r>
      <w:r>
        <w:rPr>
          <w:sz w:val="28"/>
          <w:szCs w:val="28"/>
        </w:rPr>
        <w:t>7</w:t>
      </w:r>
      <w:r w:rsidRPr="008C06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0 тыс. руб;</w:t>
      </w:r>
    </w:p>
    <w:p w:rsidR="00CA1CCB" w:rsidRPr="008C06AA" w:rsidRDefault="00CA1CCB" w:rsidP="00F313E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- 2018 год – </w:t>
      </w:r>
      <w:r>
        <w:rPr>
          <w:sz w:val="28"/>
          <w:szCs w:val="28"/>
        </w:rPr>
        <w:t>12,0 тыс.руб;</w:t>
      </w:r>
      <w:r>
        <w:rPr>
          <w:sz w:val="28"/>
          <w:szCs w:val="28"/>
        </w:rPr>
        <w:tab/>
      </w:r>
      <w:r w:rsidRPr="008C06AA">
        <w:rPr>
          <w:sz w:val="28"/>
          <w:szCs w:val="28"/>
        </w:rPr>
        <w:t>- 202</w:t>
      </w:r>
      <w:r>
        <w:rPr>
          <w:sz w:val="28"/>
          <w:szCs w:val="28"/>
        </w:rPr>
        <w:t xml:space="preserve">8 </w:t>
      </w:r>
      <w:r w:rsidRPr="008C06AA">
        <w:rPr>
          <w:sz w:val="28"/>
          <w:szCs w:val="28"/>
        </w:rPr>
        <w:t xml:space="preserve">год – </w:t>
      </w:r>
      <w:r>
        <w:rPr>
          <w:sz w:val="28"/>
          <w:szCs w:val="28"/>
        </w:rPr>
        <w:t>0 тыс. руб;</w:t>
      </w:r>
    </w:p>
    <w:p w:rsidR="00CA1CCB" w:rsidRDefault="00CA1CCB" w:rsidP="00F313E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- 2019 год – </w:t>
      </w:r>
      <w:r>
        <w:rPr>
          <w:sz w:val="28"/>
          <w:szCs w:val="28"/>
        </w:rPr>
        <w:t>10,0 тыс.руб;</w:t>
      </w:r>
      <w:r>
        <w:rPr>
          <w:sz w:val="28"/>
          <w:szCs w:val="28"/>
        </w:rPr>
        <w:tab/>
      </w:r>
      <w:r w:rsidRPr="008C06AA">
        <w:rPr>
          <w:sz w:val="28"/>
          <w:szCs w:val="28"/>
        </w:rPr>
        <w:t>- 202</w:t>
      </w:r>
      <w:r>
        <w:rPr>
          <w:sz w:val="28"/>
          <w:szCs w:val="28"/>
        </w:rPr>
        <w:t>9</w:t>
      </w:r>
      <w:r w:rsidRPr="008C06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0 тыс. руб;</w:t>
      </w:r>
    </w:p>
    <w:p w:rsidR="00CA1CCB" w:rsidRDefault="00CA1CCB" w:rsidP="00F313E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- 2020 год – </w:t>
      </w:r>
      <w:r>
        <w:rPr>
          <w:sz w:val="28"/>
          <w:szCs w:val="28"/>
        </w:rPr>
        <w:t>10,0</w:t>
      </w:r>
      <w:r w:rsidRPr="008C06AA">
        <w:rPr>
          <w:sz w:val="28"/>
          <w:szCs w:val="28"/>
        </w:rPr>
        <w:t xml:space="preserve"> тыс. руб;</w:t>
      </w:r>
      <w:r>
        <w:rPr>
          <w:sz w:val="28"/>
          <w:szCs w:val="28"/>
        </w:rPr>
        <w:tab/>
        <w:t>- 2030</w:t>
      </w:r>
      <w:r w:rsidRPr="008C06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0</w:t>
      </w:r>
      <w:r w:rsidRPr="008C06AA">
        <w:rPr>
          <w:sz w:val="28"/>
          <w:szCs w:val="28"/>
        </w:rPr>
        <w:t xml:space="preserve"> тыс. руб.».</w:t>
      </w:r>
    </w:p>
    <w:p w:rsidR="00CA1CCB" w:rsidRDefault="00CA1CCB" w:rsidP="00F313E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- 2021 год – </w:t>
      </w:r>
      <w:r>
        <w:rPr>
          <w:sz w:val="28"/>
          <w:szCs w:val="28"/>
        </w:rPr>
        <w:t>0</w:t>
      </w:r>
      <w:r w:rsidRPr="008C06AA">
        <w:rPr>
          <w:sz w:val="28"/>
          <w:szCs w:val="28"/>
        </w:rPr>
        <w:t xml:space="preserve"> тыс.руб;</w:t>
      </w:r>
    </w:p>
    <w:p w:rsidR="00CA1CCB" w:rsidRDefault="00CA1CCB" w:rsidP="00F313E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- 2022 год – </w:t>
      </w:r>
      <w:r>
        <w:rPr>
          <w:sz w:val="28"/>
          <w:szCs w:val="28"/>
        </w:rPr>
        <w:t>0</w:t>
      </w:r>
      <w:r w:rsidRPr="008C06AA">
        <w:rPr>
          <w:sz w:val="28"/>
          <w:szCs w:val="28"/>
        </w:rPr>
        <w:t xml:space="preserve"> тыс. руб;</w:t>
      </w:r>
    </w:p>
    <w:p w:rsidR="00CA1CCB" w:rsidRDefault="00CA1CCB" w:rsidP="00F313E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- 2023 год – </w:t>
      </w:r>
      <w:r>
        <w:rPr>
          <w:sz w:val="28"/>
          <w:szCs w:val="28"/>
        </w:rPr>
        <w:t>0</w:t>
      </w:r>
      <w:r w:rsidRPr="008C06AA">
        <w:rPr>
          <w:sz w:val="28"/>
          <w:szCs w:val="28"/>
        </w:rPr>
        <w:t xml:space="preserve"> тыс.руб;</w:t>
      </w:r>
    </w:p>
    <w:p w:rsidR="00CA1CCB" w:rsidRDefault="00CA1CCB" w:rsidP="00F313E3">
      <w:pPr>
        <w:pStyle w:val="Standard"/>
        <w:ind w:firstLine="708"/>
        <w:jc w:val="both"/>
        <w:rPr>
          <w:sz w:val="28"/>
          <w:szCs w:val="28"/>
        </w:rPr>
      </w:pPr>
      <w:r w:rsidRPr="008C06AA">
        <w:rPr>
          <w:sz w:val="28"/>
          <w:szCs w:val="28"/>
        </w:rPr>
        <w:t xml:space="preserve">- 2024 год – </w:t>
      </w:r>
      <w:r>
        <w:rPr>
          <w:sz w:val="28"/>
          <w:szCs w:val="28"/>
        </w:rPr>
        <w:t>0 тыс. руб;</w:t>
      </w:r>
    </w:p>
    <w:p w:rsidR="00CA1CCB" w:rsidRPr="009418B2" w:rsidRDefault="00CA1CCB" w:rsidP="00F313E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841D97" w:rsidRDefault="00CA1CCB" w:rsidP="00841D97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1D97">
        <w:rPr>
          <w:rFonts w:ascii="Times New Roman" w:hAnsi="Times New Roman"/>
          <w:b/>
          <w:sz w:val="28"/>
          <w:szCs w:val="28"/>
        </w:rPr>
        <w:t>6. Механизм реализации подпрограммы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>Распорядителями бюджетных средств является администрация города.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>Финансирование мероприятий программы предусматривается за счет средств бюджета города.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>Приобретение материальных средств осуществляется на основании Федерального закона от 05 апреля 2013г.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>Общий контроль исполнения подпрограммы осуществляет администрация города, комиссия по призыву,  которая уточняет показатели по подпрограммным мероприятиям, механизм реализации подпрограммы и состав исполнителей. Организация работ по контролю исполнения подпрограммы возлагается на отдел гражданской обороны, чрезвычайных ситуаций, общественной безопасности и мобилизационной подготовки администрации города.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>Участники подпрограммы, ответственные за выполнение перечня мероприятий, ежегодно, до 10 июля и до 15 февраля (нарастающим итогом с начала года) года, следующего за отчетным периодом, представляют в отдел ГО, ЧС, общественной безопасности и мобилизационной подготовки администрации города информацию о ходе выполнения мероприятий подпрограммы.</w:t>
      </w:r>
    </w:p>
    <w:p w:rsidR="00CA1CCB" w:rsidRPr="009418B2" w:rsidRDefault="00CA1CCB" w:rsidP="009418B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418B2">
        <w:rPr>
          <w:rFonts w:ascii="Times New Roman" w:hAnsi="Times New Roman"/>
          <w:sz w:val="28"/>
          <w:szCs w:val="28"/>
        </w:rPr>
        <w:t>Ход и результаты выполнения мероприятий подпрограммы рассматриваются на заседании межведомственной комиссии по профилактике правонарушений города и освещаются в средствах массовой информации.</w:t>
      </w:r>
    </w:p>
    <w:p w:rsidR="00CA1CCB" w:rsidRDefault="00CA1CCB" w:rsidP="00841D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1CCB" w:rsidRPr="00A95AA2" w:rsidRDefault="00CA1CCB" w:rsidP="00A95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A1CCB" w:rsidRPr="00A95AA2" w:rsidSect="00A0286A">
      <w:pgSz w:w="11906" w:h="16838"/>
      <w:pgMar w:top="539" w:right="851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CCB" w:rsidRDefault="00CA1CCB">
      <w:r>
        <w:separator/>
      </w:r>
    </w:p>
  </w:endnote>
  <w:endnote w:type="continuationSeparator" w:id="0">
    <w:p w:rsidR="00CA1CCB" w:rsidRDefault="00CA1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CCB" w:rsidRDefault="00CA1CCB">
      <w:r>
        <w:separator/>
      </w:r>
    </w:p>
  </w:footnote>
  <w:footnote w:type="continuationSeparator" w:id="0">
    <w:p w:rsidR="00CA1CCB" w:rsidRDefault="00CA1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CCB" w:rsidRPr="00AD365F" w:rsidRDefault="00CA1CCB" w:rsidP="00A864B1">
    <w:pPr>
      <w:pStyle w:val="Header"/>
      <w:framePr w:wrap="auto" w:vAnchor="text" w:hAnchor="margin" w:xAlign="center" w:y="1"/>
      <w:rPr>
        <w:rStyle w:val="PageNumber"/>
        <w:rFonts w:ascii="Times New Roman" w:hAnsi="Times New Roman"/>
      </w:rPr>
    </w:pPr>
    <w:r w:rsidRPr="00AD365F">
      <w:rPr>
        <w:rStyle w:val="PageNumber"/>
        <w:rFonts w:ascii="Times New Roman" w:hAnsi="Times New Roman"/>
      </w:rPr>
      <w:fldChar w:fldCharType="begin"/>
    </w:r>
    <w:r w:rsidRPr="00AD365F">
      <w:rPr>
        <w:rStyle w:val="PageNumber"/>
        <w:rFonts w:ascii="Times New Roman" w:hAnsi="Times New Roman"/>
      </w:rPr>
      <w:instrText xml:space="preserve">PAGE  </w:instrText>
    </w:r>
    <w:r w:rsidRPr="00AD365F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2</w:t>
    </w:r>
    <w:r w:rsidRPr="00AD365F">
      <w:rPr>
        <w:rStyle w:val="PageNumber"/>
        <w:rFonts w:ascii="Times New Roman" w:hAnsi="Times New Roman"/>
      </w:rPr>
      <w:fldChar w:fldCharType="end"/>
    </w:r>
  </w:p>
  <w:p w:rsidR="00CA1CCB" w:rsidRDefault="00CA1C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86F2CD1"/>
    <w:multiLevelType w:val="hybridMultilevel"/>
    <w:tmpl w:val="4484FB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1C62D5"/>
    <w:multiLevelType w:val="hybridMultilevel"/>
    <w:tmpl w:val="01E60B82"/>
    <w:lvl w:ilvl="0" w:tplc="A3DA72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23348CC"/>
    <w:multiLevelType w:val="multilevel"/>
    <w:tmpl w:val="FBD24C7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4">
    <w:nsid w:val="265D77AD"/>
    <w:multiLevelType w:val="multilevel"/>
    <w:tmpl w:val="E8DE11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5">
    <w:nsid w:val="2EBC1C4E"/>
    <w:multiLevelType w:val="multilevel"/>
    <w:tmpl w:val="15B04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F732239"/>
    <w:multiLevelType w:val="hybridMultilevel"/>
    <w:tmpl w:val="9F900716"/>
    <w:lvl w:ilvl="0" w:tplc="A48E638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7024030"/>
    <w:multiLevelType w:val="multilevel"/>
    <w:tmpl w:val="6C80E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926"/>
    <w:rsid w:val="000025EC"/>
    <w:rsid w:val="00002E98"/>
    <w:rsid w:val="0001741D"/>
    <w:rsid w:val="00021D33"/>
    <w:rsid w:val="00023E45"/>
    <w:rsid w:val="00036DB5"/>
    <w:rsid w:val="00040562"/>
    <w:rsid w:val="0004502B"/>
    <w:rsid w:val="000632C5"/>
    <w:rsid w:val="00065C5C"/>
    <w:rsid w:val="00065DC1"/>
    <w:rsid w:val="00090686"/>
    <w:rsid w:val="000936EA"/>
    <w:rsid w:val="000A39C3"/>
    <w:rsid w:val="000C338F"/>
    <w:rsid w:val="000F284D"/>
    <w:rsid w:val="00100405"/>
    <w:rsid w:val="001058DF"/>
    <w:rsid w:val="00115A0E"/>
    <w:rsid w:val="00115ADA"/>
    <w:rsid w:val="00121770"/>
    <w:rsid w:val="00125027"/>
    <w:rsid w:val="001279AB"/>
    <w:rsid w:val="00130438"/>
    <w:rsid w:val="0014295A"/>
    <w:rsid w:val="00142E36"/>
    <w:rsid w:val="00144090"/>
    <w:rsid w:val="0014636D"/>
    <w:rsid w:val="00147B1D"/>
    <w:rsid w:val="00162D9C"/>
    <w:rsid w:val="00162DDC"/>
    <w:rsid w:val="001809FB"/>
    <w:rsid w:val="00180DA9"/>
    <w:rsid w:val="001A1BC9"/>
    <w:rsid w:val="001A1EDF"/>
    <w:rsid w:val="001D2D49"/>
    <w:rsid w:val="001E2AE9"/>
    <w:rsid w:val="001E6DFD"/>
    <w:rsid w:val="001F7DE3"/>
    <w:rsid w:val="002069CE"/>
    <w:rsid w:val="002165F2"/>
    <w:rsid w:val="00226A3D"/>
    <w:rsid w:val="002305E9"/>
    <w:rsid w:val="00251356"/>
    <w:rsid w:val="00263D1C"/>
    <w:rsid w:val="00273804"/>
    <w:rsid w:val="00275E15"/>
    <w:rsid w:val="00282446"/>
    <w:rsid w:val="00285319"/>
    <w:rsid w:val="00290490"/>
    <w:rsid w:val="002A7F02"/>
    <w:rsid w:val="002B0068"/>
    <w:rsid w:val="002B5719"/>
    <w:rsid w:val="002B6EB7"/>
    <w:rsid w:val="002C1047"/>
    <w:rsid w:val="002D2783"/>
    <w:rsid w:val="002D2CE7"/>
    <w:rsid w:val="002E50AA"/>
    <w:rsid w:val="002F06EC"/>
    <w:rsid w:val="002F2B9B"/>
    <w:rsid w:val="00311650"/>
    <w:rsid w:val="00317B14"/>
    <w:rsid w:val="00321E03"/>
    <w:rsid w:val="00322839"/>
    <w:rsid w:val="00324A40"/>
    <w:rsid w:val="00326D86"/>
    <w:rsid w:val="00342C15"/>
    <w:rsid w:val="003517B3"/>
    <w:rsid w:val="00385096"/>
    <w:rsid w:val="00395A88"/>
    <w:rsid w:val="003A6926"/>
    <w:rsid w:val="003B064B"/>
    <w:rsid w:val="003B2453"/>
    <w:rsid w:val="003C5411"/>
    <w:rsid w:val="004055F1"/>
    <w:rsid w:val="00417BA4"/>
    <w:rsid w:val="00423DA1"/>
    <w:rsid w:val="00424753"/>
    <w:rsid w:val="00425269"/>
    <w:rsid w:val="00425395"/>
    <w:rsid w:val="0042584A"/>
    <w:rsid w:val="00441ED5"/>
    <w:rsid w:val="00446509"/>
    <w:rsid w:val="00460BE5"/>
    <w:rsid w:val="00467D68"/>
    <w:rsid w:val="0047188B"/>
    <w:rsid w:val="00476D4A"/>
    <w:rsid w:val="004858C6"/>
    <w:rsid w:val="004871C1"/>
    <w:rsid w:val="0049093E"/>
    <w:rsid w:val="0049471B"/>
    <w:rsid w:val="004A6F2D"/>
    <w:rsid w:val="004C3D1D"/>
    <w:rsid w:val="004C7A34"/>
    <w:rsid w:val="004D4622"/>
    <w:rsid w:val="004D67C1"/>
    <w:rsid w:val="004E4C52"/>
    <w:rsid w:val="00500D69"/>
    <w:rsid w:val="00501624"/>
    <w:rsid w:val="00507443"/>
    <w:rsid w:val="005145D1"/>
    <w:rsid w:val="005271F4"/>
    <w:rsid w:val="00570987"/>
    <w:rsid w:val="00590327"/>
    <w:rsid w:val="00596F43"/>
    <w:rsid w:val="005A570D"/>
    <w:rsid w:val="005A78A7"/>
    <w:rsid w:val="005B1AFA"/>
    <w:rsid w:val="005B22FA"/>
    <w:rsid w:val="005B29FA"/>
    <w:rsid w:val="005B2DA5"/>
    <w:rsid w:val="005B5440"/>
    <w:rsid w:val="005B732B"/>
    <w:rsid w:val="005B7C45"/>
    <w:rsid w:val="005C2127"/>
    <w:rsid w:val="005D7920"/>
    <w:rsid w:val="005E026E"/>
    <w:rsid w:val="005E0E69"/>
    <w:rsid w:val="005F6DE3"/>
    <w:rsid w:val="00611956"/>
    <w:rsid w:val="006140F3"/>
    <w:rsid w:val="00616D85"/>
    <w:rsid w:val="006221DC"/>
    <w:rsid w:val="00624216"/>
    <w:rsid w:val="00633C90"/>
    <w:rsid w:val="00635622"/>
    <w:rsid w:val="00644068"/>
    <w:rsid w:val="006728B7"/>
    <w:rsid w:val="006734B3"/>
    <w:rsid w:val="006772EF"/>
    <w:rsid w:val="0068211F"/>
    <w:rsid w:val="00682A15"/>
    <w:rsid w:val="00690281"/>
    <w:rsid w:val="00696C36"/>
    <w:rsid w:val="00697443"/>
    <w:rsid w:val="006B1E53"/>
    <w:rsid w:val="006C2E04"/>
    <w:rsid w:val="006C6C72"/>
    <w:rsid w:val="006D2126"/>
    <w:rsid w:val="006D3539"/>
    <w:rsid w:val="006E6E29"/>
    <w:rsid w:val="006F7371"/>
    <w:rsid w:val="00701951"/>
    <w:rsid w:val="007119C3"/>
    <w:rsid w:val="00714E76"/>
    <w:rsid w:val="0071675B"/>
    <w:rsid w:val="00722E3C"/>
    <w:rsid w:val="00734C71"/>
    <w:rsid w:val="00737122"/>
    <w:rsid w:val="00740B67"/>
    <w:rsid w:val="00745F45"/>
    <w:rsid w:val="007549D0"/>
    <w:rsid w:val="0076145C"/>
    <w:rsid w:val="007710D5"/>
    <w:rsid w:val="00777082"/>
    <w:rsid w:val="007926F9"/>
    <w:rsid w:val="00793662"/>
    <w:rsid w:val="007D2E22"/>
    <w:rsid w:val="007D3758"/>
    <w:rsid w:val="007E6D28"/>
    <w:rsid w:val="007F4843"/>
    <w:rsid w:val="00800137"/>
    <w:rsid w:val="00804ED0"/>
    <w:rsid w:val="00815040"/>
    <w:rsid w:val="0082157F"/>
    <w:rsid w:val="008257BA"/>
    <w:rsid w:val="00830105"/>
    <w:rsid w:val="008405A4"/>
    <w:rsid w:val="00841D97"/>
    <w:rsid w:val="00845E48"/>
    <w:rsid w:val="00845EC6"/>
    <w:rsid w:val="0085421C"/>
    <w:rsid w:val="00856444"/>
    <w:rsid w:val="0086417E"/>
    <w:rsid w:val="0086664E"/>
    <w:rsid w:val="0088298C"/>
    <w:rsid w:val="008A0CAC"/>
    <w:rsid w:val="008A10EB"/>
    <w:rsid w:val="008A1C68"/>
    <w:rsid w:val="008B639E"/>
    <w:rsid w:val="008B7E9D"/>
    <w:rsid w:val="008C06AA"/>
    <w:rsid w:val="008C1EFC"/>
    <w:rsid w:val="008C361F"/>
    <w:rsid w:val="008C70B7"/>
    <w:rsid w:val="008D4600"/>
    <w:rsid w:val="008F7CCB"/>
    <w:rsid w:val="00904209"/>
    <w:rsid w:val="00905E83"/>
    <w:rsid w:val="00916C20"/>
    <w:rsid w:val="00924319"/>
    <w:rsid w:val="00930CB7"/>
    <w:rsid w:val="009404AD"/>
    <w:rsid w:val="009418B2"/>
    <w:rsid w:val="0094294A"/>
    <w:rsid w:val="009456CE"/>
    <w:rsid w:val="00952414"/>
    <w:rsid w:val="00954076"/>
    <w:rsid w:val="00957149"/>
    <w:rsid w:val="00961B56"/>
    <w:rsid w:val="0096211C"/>
    <w:rsid w:val="00964D3A"/>
    <w:rsid w:val="00974C25"/>
    <w:rsid w:val="00974F77"/>
    <w:rsid w:val="00993856"/>
    <w:rsid w:val="009B2D88"/>
    <w:rsid w:val="009B4CB5"/>
    <w:rsid w:val="009B5578"/>
    <w:rsid w:val="009B77E9"/>
    <w:rsid w:val="009D3488"/>
    <w:rsid w:val="009E3841"/>
    <w:rsid w:val="009F23BD"/>
    <w:rsid w:val="009F70D4"/>
    <w:rsid w:val="00A0286A"/>
    <w:rsid w:val="00A05167"/>
    <w:rsid w:val="00A26973"/>
    <w:rsid w:val="00A352F6"/>
    <w:rsid w:val="00A37A01"/>
    <w:rsid w:val="00A43AC3"/>
    <w:rsid w:val="00A44C14"/>
    <w:rsid w:val="00A6451C"/>
    <w:rsid w:val="00A864B1"/>
    <w:rsid w:val="00A913CF"/>
    <w:rsid w:val="00A95AA2"/>
    <w:rsid w:val="00A96285"/>
    <w:rsid w:val="00AA1391"/>
    <w:rsid w:val="00AA3A1D"/>
    <w:rsid w:val="00AB0F69"/>
    <w:rsid w:val="00AD365F"/>
    <w:rsid w:val="00AD61F2"/>
    <w:rsid w:val="00AE27B1"/>
    <w:rsid w:val="00AE5475"/>
    <w:rsid w:val="00B116A4"/>
    <w:rsid w:val="00B12BFC"/>
    <w:rsid w:val="00B26ED4"/>
    <w:rsid w:val="00B31F7F"/>
    <w:rsid w:val="00B41915"/>
    <w:rsid w:val="00B44CB9"/>
    <w:rsid w:val="00B92F23"/>
    <w:rsid w:val="00B95A86"/>
    <w:rsid w:val="00BC2402"/>
    <w:rsid w:val="00BC4308"/>
    <w:rsid w:val="00BD39F5"/>
    <w:rsid w:val="00BE3405"/>
    <w:rsid w:val="00BE47D7"/>
    <w:rsid w:val="00BE737D"/>
    <w:rsid w:val="00BF181E"/>
    <w:rsid w:val="00C00520"/>
    <w:rsid w:val="00C0469E"/>
    <w:rsid w:val="00C31CB3"/>
    <w:rsid w:val="00C504A4"/>
    <w:rsid w:val="00C56879"/>
    <w:rsid w:val="00C60330"/>
    <w:rsid w:val="00C646DA"/>
    <w:rsid w:val="00C66186"/>
    <w:rsid w:val="00C716FF"/>
    <w:rsid w:val="00C7172F"/>
    <w:rsid w:val="00C72861"/>
    <w:rsid w:val="00C734FC"/>
    <w:rsid w:val="00C8750E"/>
    <w:rsid w:val="00C901D9"/>
    <w:rsid w:val="00CA1CCB"/>
    <w:rsid w:val="00CA22B3"/>
    <w:rsid w:val="00CB4F90"/>
    <w:rsid w:val="00CC1543"/>
    <w:rsid w:val="00CC263E"/>
    <w:rsid w:val="00CC2BE1"/>
    <w:rsid w:val="00CC6850"/>
    <w:rsid w:val="00CD0268"/>
    <w:rsid w:val="00CD6ED7"/>
    <w:rsid w:val="00CE1078"/>
    <w:rsid w:val="00CE41A8"/>
    <w:rsid w:val="00CE6130"/>
    <w:rsid w:val="00CF5DF2"/>
    <w:rsid w:val="00D03C82"/>
    <w:rsid w:val="00D052F3"/>
    <w:rsid w:val="00D10B5B"/>
    <w:rsid w:val="00D220DD"/>
    <w:rsid w:val="00D24F2F"/>
    <w:rsid w:val="00D40DB3"/>
    <w:rsid w:val="00D4601A"/>
    <w:rsid w:val="00D51961"/>
    <w:rsid w:val="00D53595"/>
    <w:rsid w:val="00D7482C"/>
    <w:rsid w:val="00D85271"/>
    <w:rsid w:val="00D87E83"/>
    <w:rsid w:val="00D9247B"/>
    <w:rsid w:val="00D93853"/>
    <w:rsid w:val="00DD4D19"/>
    <w:rsid w:val="00DD6DAD"/>
    <w:rsid w:val="00DE2267"/>
    <w:rsid w:val="00E1107C"/>
    <w:rsid w:val="00E11272"/>
    <w:rsid w:val="00E1145B"/>
    <w:rsid w:val="00E11BC3"/>
    <w:rsid w:val="00E169C9"/>
    <w:rsid w:val="00E17FF4"/>
    <w:rsid w:val="00E30176"/>
    <w:rsid w:val="00E46F0A"/>
    <w:rsid w:val="00E5108A"/>
    <w:rsid w:val="00E65FC0"/>
    <w:rsid w:val="00E71D48"/>
    <w:rsid w:val="00E76BF4"/>
    <w:rsid w:val="00E87171"/>
    <w:rsid w:val="00E91FCE"/>
    <w:rsid w:val="00EA555B"/>
    <w:rsid w:val="00EB2B69"/>
    <w:rsid w:val="00EB755A"/>
    <w:rsid w:val="00EC205E"/>
    <w:rsid w:val="00EC4AC8"/>
    <w:rsid w:val="00EC631C"/>
    <w:rsid w:val="00EC64AC"/>
    <w:rsid w:val="00ED6BA8"/>
    <w:rsid w:val="00ED76EE"/>
    <w:rsid w:val="00EE135A"/>
    <w:rsid w:val="00EE587B"/>
    <w:rsid w:val="00EF0EFB"/>
    <w:rsid w:val="00F02660"/>
    <w:rsid w:val="00F0606F"/>
    <w:rsid w:val="00F26F2C"/>
    <w:rsid w:val="00F313E3"/>
    <w:rsid w:val="00F32AA3"/>
    <w:rsid w:val="00F34CAB"/>
    <w:rsid w:val="00F40FA6"/>
    <w:rsid w:val="00F41D3C"/>
    <w:rsid w:val="00F57723"/>
    <w:rsid w:val="00F80503"/>
    <w:rsid w:val="00F96049"/>
    <w:rsid w:val="00FA0F1B"/>
    <w:rsid w:val="00FA1D1A"/>
    <w:rsid w:val="00FA2B6C"/>
    <w:rsid w:val="00FC0499"/>
    <w:rsid w:val="00FC1698"/>
    <w:rsid w:val="00FD6EE5"/>
    <w:rsid w:val="00FD7AEA"/>
    <w:rsid w:val="00FE16C6"/>
    <w:rsid w:val="00FE1E5E"/>
    <w:rsid w:val="00FE3140"/>
    <w:rsid w:val="00FF1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B3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3A6926"/>
    <w:pPr>
      <w:spacing w:before="100" w:beforeAutospacing="1" w:after="62" w:line="102" w:lineRule="atLeast"/>
      <w:outlineLvl w:val="0"/>
    </w:pPr>
    <w:rPr>
      <w:rFonts w:ascii="Times New Roman" w:hAnsi="Times New Roman" w:cs="Times New Roman"/>
      <w:b/>
      <w:kern w:val="36"/>
      <w:sz w:val="48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15040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b/>
      <w:sz w:val="48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6926"/>
    <w:rPr>
      <w:rFonts w:ascii="Times New Roman" w:hAnsi="Times New Roman" w:cs="Times New Roman"/>
      <w:b/>
      <w:kern w:val="36"/>
      <w:sz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15040"/>
    <w:rPr>
      <w:rFonts w:ascii="Times New Roman" w:hAnsi="Times New Roman" w:cs="Times New Roman"/>
      <w:b/>
      <w:sz w:val="48"/>
    </w:rPr>
  </w:style>
  <w:style w:type="paragraph" w:styleId="NormalWeb">
    <w:name w:val="Normal (Web)"/>
    <w:basedOn w:val="Normal"/>
    <w:uiPriority w:val="99"/>
    <w:rsid w:val="003A6926"/>
    <w:pPr>
      <w:spacing w:before="100" w:beforeAutospacing="1" w:after="119" w:line="240" w:lineRule="auto"/>
      <w:ind w:firstLine="709"/>
      <w:jc w:val="both"/>
    </w:pPr>
    <w:rPr>
      <w:sz w:val="24"/>
      <w:szCs w:val="24"/>
    </w:rPr>
  </w:style>
  <w:style w:type="paragraph" w:customStyle="1" w:styleId="western">
    <w:name w:val="western"/>
    <w:basedOn w:val="Normal"/>
    <w:uiPriority w:val="99"/>
    <w:rsid w:val="003A6926"/>
    <w:pPr>
      <w:spacing w:before="100" w:beforeAutospacing="1" w:after="119" w:line="240" w:lineRule="auto"/>
      <w:ind w:firstLine="709"/>
      <w:jc w:val="both"/>
    </w:pPr>
    <w:rPr>
      <w:sz w:val="26"/>
      <w:szCs w:val="26"/>
    </w:rPr>
  </w:style>
  <w:style w:type="paragraph" w:customStyle="1" w:styleId="western1">
    <w:name w:val="western1"/>
    <w:basedOn w:val="Normal"/>
    <w:uiPriority w:val="99"/>
    <w:rsid w:val="003A6926"/>
    <w:pPr>
      <w:spacing w:before="100" w:beforeAutospacing="1" w:after="0" w:line="240" w:lineRule="auto"/>
      <w:ind w:firstLine="709"/>
      <w:jc w:val="both"/>
    </w:pPr>
    <w:rPr>
      <w:rFonts w:ascii="Arial" w:hAnsi="Arial" w:cs="Arial"/>
      <w:sz w:val="18"/>
      <w:szCs w:val="18"/>
    </w:rPr>
  </w:style>
  <w:style w:type="character" w:styleId="Hyperlink">
    <w:name w:val="Hyperlink"/>
    <w:basedOn w:val="DefaultParagraphFont"/>
    <w:uiPriority w:val="99"/>
    <w:rsid w:val="003A692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44CB9"/>
    <w:pPr>
      <w:ind w:left="720"/>
    </w:pPr>
  </w:style>
  <w:style w:type="paragraph" w:styleId="Header">
    <w:name w:val="header"/>
    <w:basedOn w:val="Normal"/>
    <w:link w:val="HeaderChar"/>
    <w:uiPriority w:val="99"/>
    <w:rsid w:val="00BC240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91FCE"/>
    <w:rPr>
      <w:rFonts w:cs="Times New Roman"/>
    </w:rPr>
  </w:style>
  <w:style w:type="character" w:styleId="PageNumber">
    <w:name w:val="page number"/>
    <w:basedOn w:val="DefaultParagraphFont"/>
    <w:uiPriority w:val="99"/>
    <w:rsid w:val="00BC2402"/>
    <w:rPr>
      <w:rFonts w:cs="Times New Roman"/>
    </w:rPr>
  </w:style>
  <w:style w:type="paragraph" w:styleId="NoSpacing">
    <w:name w:val="No Spacing"/>
    <w:uiPriority w:val="99"/>
    <w:qFormat/>
    <w:rsid w:val="001F7DE3"/>
    <w:rPr>
      <w:rFonts w:ascii="Times New Roman" w:hAnsi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AD365F"/>
    <w:pPr>
      <w:tabs>
        <w:tab w:val="center" w:pos="4677"/>
        <w:tab w:val="right" w:pos="9355"/>
      </w:tabs>
    </w:pPr>
    <w:rPr>
      <w:rFonts w:cs="Times New Roman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365F"/>
    <w:rPr>
      <w:rFonts w:cs="Times New Roman"/>
      <w:sz w:val="22"/>
    </w:rPr>
  </w:style>
  <w:style w:type="paragraph" w:customStyle="1" w:styleId="Standard">
    <w:name w:val="Standard"/>
    <w:uiPriority w:val="99"/>
    <w:rsid w:val="00C901D9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character" w:customStyle="1" w:styleId="BalloonTextChar">
    <w:name w:val="Balloon Text Char"/>
    <w:uiPriority w:val="99"/>
    <w:semiHidden/>
    <w:locked/>
    <w:rsid w:val="00815040"/>
    <w:rPr>
      <w:rFonts w:ascii="Tahoma" w:hAnsi="Tahoma"/>
      <w:sz w:val="16"/>
    </w:rPr>
  </w:style>
  <w:style w:type="paragraph" w:styleId="BalloonText">
    <w:name w:val="Balloon Text"/>
    <w:basedOn w:val="Normal"/>
    <w:link w:val="BalloonTextChar1"/>
    <w:uiPriority w:val="99"/>
    <w:rsid w:val="00815040"/>
    <w:pPr>
      <w:spacing w:after="0" w:line="240" w:lineRule="auto"/>
    </w:pPr>
    <w:rPr>
      <w:rFonts w:ascii="Times New Roman" w:hAnsi="Times New Roman" w:cs="Times New Roman"/>
      <w:sz w:val="2"/>
      <w:szCs w:val="20"/>
      <w:lang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425395"/>
    <w:rPr>
      <w:rFonts w:ascii="Times New Roman" w:hAnsi="Times New Roman" w:cs="Times New Roman"/>
      <w:sz w:val="2"/>
    </w:rPr>
  </w:style>
  <w:style w:type="paragraph" w:customStyle="1" w:styleId="ctl">
    <w:name w:val="ctl"/>
    <w:basedOn w:val="Normal"/>
    <w:uiPriority w:val="99"/>
    <w:rsid w:val="00815040"/>
    <w:pPr>
      <w:spacing w:before="100" w:beforeAutospacing="1" w:after="119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815040"/>
    <w:pPr>
      <w:widowControl w:val="0"/>
      <w:suppressAutoHyphens/>
      <w:autoSpaceDE w:val="0"/>
      <w:spacing w:line="100" w:lineRule="atLeast"/>
      <w:ind w:firstLine="720"/>
    </w:pPr>
    <w:rPr>
      <w:rFonts w:ascii="Arial" w:hAnsi="Arial" w:cs="Arial"/>
      <w:sz w:val="20"/>
      <w:szCs w:val="20"/>
      <w:lang w:eastAsia="zh-CN"/>
    </w:rPr>
  </w:style>
  <w:style w:type="character" w:styleId="FollowedHyperlink">
    <w:name w:val="FollowedHyperlink"/>
    <w:basedOn w:val="DefaultParagraphFont"/>
    <w:uiPriority w:val="99"/>
    <w:rsid w:val="00815040"/>
    <w:rPr>
      <w:rFonts w:cs="Times New Roman"/>
      <w:color w:val="800080"/>
      <w:u w:val="single"/>
    </w:rPr>
  </w:style>
  <w:style w:type="paragraph" w:customStyle="1" w:styleId="cjk">
    <w:name w:val="cjk"/>
    <w:basedOn w:val="Normal"/>
    <w:uiPriority w:val="99"/>
    <w:rsid w:val="00815040"/>
    <w:pPr>
      <w:spacing w:before="100" w:beforeAutospacing="1" w:after="119" w:line="360" w:lineRule="auto"/>
      <w:ind w:firstLine="709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cjk1">
    <w:name w:val="cjk1"/>
    <w:basedOn w:val="Normal"/>
    <w:uiPriority w:val="99"/>
    <w:rsid w:val="00815040"/>
    <w:pPr>
      <w:spacing w:before="100" w:beforeAutospacing="1" w:after="0" w:line="102" w:lineRule="atLeast"/>
      <w:ind w:firstLine="709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ctl1">
    <w:name w:val="ctl1"/>
    <w:basedOn w:val="Normal"/>
    <w:uiPriority w:val="99"/>
    <w:rsid w:val="00815040"/>
    <w:pPr>
      <w:spacing w:before="100" w:beforeAutospacing="1" w:after="0" w:line="102" w:lineRule="atLeast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a">
    <w:name w:val="Базовый"/>
    <w:uiPriority w:val="99"/>
    <w:rsid w:val="00815040"/>
    <w:pPr>
      <w:tabs>
        <w:tab w:val="left" w:pos="708"/>
      </w:tabs>
      <w:suppressAutoHyphens/>
      <w:spacing w:after="200" w:line="276" w:lineRule="auto"/>
    </w:pPr>
    <w:rPr>
      <w:sz w:val="28"/>
      <w:szCs w:val="24"/>
      <w:lang w:eastAsia="en-US"/>
    </w:rPr>
  </w:style>
  <w:style w:type="character" w:customStyle="1" w:styleId="1">
    <w:name w:val="Основной шрифт абзаца1"/>
    <w:uiPriority w:val="99"/>
    <w:rsid w:val="00815040"/>
  </w:style>
  <w:style w:type="character" w:customStyle="1" w:styleId="detailfreitext">
    <w:name w:val="detailfreitext"/>
    <w:uiPriority w:val="99"/>
    <w:rsid w:val="00815040"/>
  </w:style>
  <w:style w:type="paragraph" w:customStyle="1" w:styleId="Textbody">
    <w:name w:val="Text body"/>
    <w:basedOn w:val="Standard"/>
    <w:uiPriority w:val="99"/>
    <w:rsid w:val="0071675B"/>
    <w:pPr>
      <w:suppressAutoHyphens w:val="0"/>
      <w:spacing w:after="283" w:line="276" w:lineRule="auto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ConsPlusCell">
    <w:name w:val="ConsPlusCell"/>
    <w:uiPriority w:val="99"/>
    <w:rsid w:val="0071675B"/>
    <w:pPr>
      <w:widowControl w:val="0"/>
      <w:tabs>
        <w:tab w:val="left" w:pos="708"/>
      </w:tabs>
      <w:suppressAutoHyphens/>
      <w:spacing w:line="100" w:lineRule="atLeast"/>
    </w:pPr>
    <w:rPr>
      <w:rFonts w:eastAsia="SimSun" w:cs="Calibri"/>
    </w:rPr>
  </w:style>
  <w:style w:type="paragraph" w:styleId="BodyTextIndent3">
    <w:name w:val="Body Text Indent 3"/>
    <w:basedOn w:val="Standard"/>
    <w:link w:val="BodyTextIndent3Char"/>
    <w:uiPriority w:val="99"/>
    <w:rsid w:val="0071675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1675B"/>
    <w:rPr>
      <w:rFonts w:ascii="Times New Roman" w:hAnsi="Times New Roman" w:cs="Times New Roman"/>
      <w:kern w:val="3"/>
      <w:sz w:val="16"/>
      <w:lang w:eastAsia="zh-CN"/>
    </w:rPr>
  </w:style>
  <w:style w:type="paragraph" w:customStyle="1" w:styleId="Headinguser">
    <w:name w:val="Heading (user)"/>
    <w:uiPriority w:val="99"/>
    <w:rsid w:val="00A95AA2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eastAsia="zh-CN"/>
    </w:rPr>
  </w:style>
  <w:style w:type="paragraph" w:customStyle="1" w:styleId="TableContents">
    <w:name w:val="Table Contents"/>
    <w:basedOn w:val="Standard"/>
    <w:uiPriority w:val="99"/>
    <w:rsid w:val="00A95AA2"/>
    <w:pPr>
      <w:widowControl w:val="0"/>
      <w:suppressLineNumbers/>
      <w:suppressAutoHyphens w:val="0"/>
      <w:autoSpaceDE w:val="0"/>
    </w:pPr>
    <w:rPr>
      <w:rFonts w:ascii="Arial" w:hAnsi="Arial" w:cs="Arial"/>
      <w:sz w:val="18"/>
      <w:szCs w:val="18"/>
    </w:rPr>
  </w:style>
  <w:style w:type="paragraph" w:customStyle="1" w:styleId="lyt-sunriseLTGliederung1">
    <w:name w:val="lyt-sunrise~LT~Gliederung 1"/>
    <w:uiPriority w:val="99"/>
    <w:rsid w:val="00A95AA2"/>
    <w:pPr>
      <w:widowControl w:val="0"/>
      <w:suppressAutoHyphens/>
      <w:autoSpaceDE w:val="0"/>
      <w:autoSpaceDN w:val="0"/>
      <w:spacing w:after="283"/>
      <w:textAlignment w:val="baseline"/>
    </w:pPr>
    <w:rPr>
      <w:rFonts w:ascii="Tahoma" w:hAnsi="Tahoma" w:cs="Tahoma"/>
      <w:kern w:val="3"/>
      <w:sz w:val="64"/>
      <w:szCs w:val="64"/>
      <w:lang w:eastAsia="zh-CN" w:bidi="hi-IN"/>
    </w:rPr>
  </w:style>
  <w:style w:type="paragraph" w:customStyle="1" w:styleId="10">
    <w:name w:val="Обычный1"/>
    <w:uiPriority w:val="99"/>
    <w:rsid w:val="00D87E83"/>
    <w:pPr>
      <w:suppressAutoHyphens/>
      <w:spacing w:after="200" w:line="276" w:lineRule="auto"/>
    </w:pPr>
    <w:rPr>
      <w:rFonts w:cs="Calibri"/>
      <w:lang w:eastAsia="zh-CN"/>
    </w:rPr>
  </w:style>
  <w:style w:type="paragraph" w:customStyle="1" w:styleId="Style4">
    <w:name w:val="Style4"/>
    <w:basedOn w:val="Normal"/>
    <w:uiPriority w:val="99"/>
    <w:rsid w:val="009418B2"/>
    <w:pPr>
      <w:widowControl w:val="0"/>
      <w:autoSpaceDE w:val="0"/>
      <w:autoSpaceDN w:val="0"/>
      <w:adjustRightInd w:val="0"/>
      <w:spacing w:after="0" w:line="324" w:lineRule="exact"/>
      <w:ind w:firstLine="69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uiPriority w:val="99"/>
    <w:rsid w:val="009418B2"/>
    <w:rPr>
      <w:rFonts w:ascii="Times New Roman" w:hAnsi="Times New Roman"/>
      <w:sz w:val="26"/>
    </w:rPr>
  </w:style>
  <w:style w:type="table" w:styleId="TableGrid">
    <w:name w:val="Table Grid"/>
    <w:basedOn w:val="TableNormal"/>
    <w:uiPriority w:val="99"/>
    <w:locked/>
    <w:rsid w:val="00E71D48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uiPriority w:val="99"/>
    <w:rsid w:val="00DE2267"/>
    <w:rPr>
      <w:rFonts w:ascii="Times New Roman" w:hAnsi="Times New Roman"/>
      <w:sz w:val="28"/>
      <w:szCs w:val="20"/>
    </w:rPr>
  </w:style>
  <w:style w:type="paragraph" w:customStyle="1" w:styleId="12">
    <w:name w:val="Абзац списка1"/>
    <w:basedOn w:val="Normal"/>
    <w:uiPriority w:val="99"/>
    <w:rsid w:val="00DE2267"/>
    <w:pPr>
      <w:ind w:left="720"/>
    </w:pPr>
  </w:style>
  <w:style w:type="character" w:customStyle="1" w:styleId="13">
    <w:name w:val="Знак Знак1"/>
    <w:uiPriority w:val="99"/>
    <w:rsid w:val="00DE2267"/>
    <w:rPr>
      <w:sz w:val="28"/>
    </w:rPr>
  </w:style>
  <w:style w:type="character" w:customStyle="1" w:styleId="a0">
    <w:name w:val="Знак Знак"/>
    <w:uiPriority w:val="99"/>
    <w:rsid w:val="00DE2267"/>
    <w:rPr>
      <w:sz w:val="28"/>
    </w:rPr>
  </w:style>
  <w:style w:type="character" w:customStyle="1" w:styleId="WW8Num1z0">
    <w:name w:val="WW8Num1z0"/>
    <w:uiPriority w:val="99"/>
    <w:rsid w:val="00F313E3"/>
  </w:style>
  <w:style w:type="character" w:customStyle="1" w:styleId="WW8Num1z1">
    <w:name w:val="WW8Num1z1"/>
    <w:uiPriority w:val="99"/>
    <w:rsid w:val="00F313E3"/>
  </w:style>
  <w:style w:type="character" w:customStyle="1" w:styleId="WW8Num1z2">
    <w:name w:val="WW8Num1z2"/>
    <w:uiPriority w:val="99"/>
    <w:rsid w:val="00F313E3"/>
  </w:style>
  <w:style w:type="character" w:customStyle="1" w:styleId="WW8Num1z3">
    <w:name w:val="WW8Num1z3"/>
    <w:uiPriority w:val="99"/>
    <w:rsid w:val="00F313E3"/>
  </w:style>
  <w:style w:type="character" w:customStyle="1" w:styleId="WW8Num1z4">
    <w:name w:val="WW8Num1z4"/>
    <w:uiPriority w:val="99"/>
    <w:rsid w:val="00F313E3"/>
  </w:style>
  <w:style w:type="character" w:customStyle="1" w:styleId="WW8Num1z5">
    <w:name w:val="WW8Num1z5"/>
    <w:uiPriority w:val="99"/>
    <w:rsid w:val="00F313E3"/>
  </w:style>
  <w:style w:type="character" w:customStyle="1" w:styleId="WW8Num1z6">
    <w:name w:val="WW8Num1z6"/>
    <w:uiPriority w:val="99"/>
    <w:rsid w:val="00F313E3"/>
  </w:style>
  <w:style w:type="character" w:customStyle="1" w:styleId="WW8Num1z7">
    <w:name w:val="WW8Num1z7"/>
    <w:uiPriority w:val="99"/>
    <w:rsid w:val="00F313E3"/>
  </w:style>
  <w:style w:type="character" w:customStyle="1" w:styleId="WW8Num1z8">
    <w:name w:val="WW8Num1z8"/>
    <w:uiPriority w:val="99"/>
    <w:rsid w:val="00F313E3"/>
  </w:style>
  <w:style w:type="character" w:customStyle="1" w:styleId="WW8Num2z0">
    <w:name w:val="WW8Num2z0"/>
    <w:uiPriority w:val="99"/>
    <w:rsid w:val="00F313E3"/>
  </w:style>
  <w:style w:type="character" w:customStyle="1" w:styleId="WW8Num3z0">
    <w:name w:val="WW8Num3z0"/>
    <w:uiPriority w:val="99"/>
    <w:rsid w:val="00F313E3"/>
  </w:style>
  <w:style w:type="character" w:customStyle="1" w:styleId="WW8Num4z0">
    <w:name w:val="WW8Num4z0"/>
    <w:uiPriority w:val="99"/>
    <w:rsid w:val="00F313E3"/>
  </w:style>
  <w:style w:type="character" w:customStyle="1" w:styleId="WW8Num4z1">
    <w:name w:val="WW8Num4z1"/>
    <w:uiPriority w:val="99"/>
    <w:rsid w:val="00F313E3"/>
  </w:style>
  <w:style w:type="character" w:customStyle="1" w:styleId="WW8Num4z2">
    <w:name w:val="WW8Num4z2"/>
    <w:uiPriority w:val="99"/>
    <w:rsid w:val="00F313E3"/>
  </w:style>
  <w:style w:type="character" w:customStyle="1" w:styleId="WW8Num4z3">
    <w:name w:val="WW8Num4z3"/>
    <w:uiPriority w:val="99"/>
    <w:rsid w:val="00F313E3"/>
  </w:style>
  <w:style w:type="character" w:customStyle="1" w:styleId="WW8Num4z4">
    <w:name w:val="WW8Num4z4"/>
    <w:uiPriority w:val="99"/>
    <w:rsid w:val="00F313E3"/>
  </w:style>
  <w:style w:type="character" w:customStyle="1" w:styleId="WW8Num4z5">
    <w:name w:val="WW8Num4z5"/>
    <w:uiPriority w:val="99"/>
    <w:rsid w:val="00F313E3"/>
  </w:style>
  <w:style w:type="character" w:customStyle="1" w:styleId="WW8Num4z6">
    <w:name w:val="WW8Num4z6"/>
    <w:uiPriority w:val="99"/>
    <w:rsid w:val="00F313E3"/>
  </w:style>
  <w:style w:type="character" w:customStyle="1" w:styleId="WW8Num4z7">
    <w:name w:val="WW8Num4z7"/>
    <w:uiPriority w:val="99"/>
    <w:rsid w:val="00F313E3"/>
  </w:style>
  <w:style w:type="character" w:customStyle="1" w:styleId="WW8Num4z8">
    <w:name w:val="WW8Num4z8"/>
    <w:uiPriority w:val="99"/>
    <w:rsid w:val="00F313E3"/>
  </w:style>
  <w:style w:type="character" w:customStyle="1" w:styleId="WW8Num5z0">
    <w:name w:val="WW8Num5z0"/>
    <w:uiPriority w:val="99"/>
    <w:rsid w:val="00F313E3"/>
  </w:style>
  <w:style w:type="character" w:customStyle="1" w:styleId="WW8Num5z1">
    <w:name w:val="WW8Num5z1"/>
    <w:uiPriority w:val="99"/>
    <w:rsid w:val="00F313E3"/>
  </w:style>
  <w:style w:type="character" w:customStyle="1" w:styleId="WW8Num5z2">
    <w:name w:val="WW8Num5z2"/>
    <w:uiPriority w:val="99"/>
    <w:rsid w:val="00F313E3"/>
  </w:style>
  <w:style w:type="character" w:customStyle="1" w:styleId="WW8Num5z3">
    <w:name w:val="WW8Num5z3"/>
    <w:uiPriority w:val="99"/>
    <w:rsid w:val="00F313E3"/>
  </w:style>
  <w:style w:type="character" w:customStyle="1" w:styleId="WW8Num5z4">
    <w:name w:val="WW8Num5z4"/>
    <w:uiPriority w:val="99"/>
    <w:rsid w:val="00F313E3"/>
  </w:style>
  <w:style w:type="character" w:customStyle="1" w:styleId="WW8Num5z5">
    <w:name w:val="WW8Num5z5"/>
    <w:uiPriority w:val="99"/>
    <w:rsid w:val="00F313E3"/>
  </w:style>
  <w:style w:type="character" w:customStyle="1" w:styleId="WW8Num5z6">
    <w:name w:val="WW8Num5z6"/>
    <w:uiPriority w:val="99"/>
    <w:rsid w:val="00F313E3"/>
  </w:style>
  <w:style w:type="character" w:customStyle="1" w:styleId="WW8Num5z7">
    <w:name w:val="WW8Num5z7"/>
    <w:uiPriority w:val="99"/>
    <w:rsid w:val="00F313E3"/>
  </w:style>
  <w:style w:type="character" w:customStyle="1" w:styleId="WW8Num5z8">
    <w:name w:val="WW8Num5z8"/>
    <w:uiPriority w:val="99"/>
    <w:rsid w:val="00F313E3"/>
  </w:style>
  <w:style w:type="character" w:customStyle="1" w:styleId="WW8Num6z0">
    <w:name w:val="WW8Num6z0"/>
    <w:uiPriority w:val="99"/>
    <w:rsid w:val="00F313E3"/>
  </w:style>
  <w:style w:type="character" w:customStyle="1" w:styleId="WW8Num6z1">
    <w:name w:val="WW8Num6z1"/>
    <w:uiPriority w:val="99"/>
    <w:rsid w:val="00F313E3"/>
  </w:style>
  <w:style w:type="character" w:customStyle="1" w:styleId="WW8Num6z2">
    <w:name w:val="WW8Num6z2"/>
    <w:uiPriority w:val="99"/>
    <w:rsid w:val="00F313E3"/>
  </w:style>
  <w:style w:type="character" w:customStyle="1" w:styleId="WW8Num6z3">
    <w:name w:val="WW8Num6z3"/>
    <w:uiPriority w:val="99"/>
    <w:rsid w:val="00F313E3"/>
  </w:style>
  <w:style w:type="character" w:customStyle="1" w:styleId="WW8Num6z4">
    <w:name w:val="WW8Num6z4"/>
    <w:uiPriority w:val="99"/>
    <w:rsid w:val="00F313E3"/>
  </w:style>
  <w:style w:type="character" w:customStyle="1" w:styleId="WW8Num6z5">
    <w:name w:val="WW8Num6z5"/>
    <w:uiPriority w:val="99"/>
    <w:rsid w:val="00F313E3"/>
  </w:style>
  <w:style w:type="character" w:customStyle="1" w:styleId="WW8Num6z6">
    <w:name w:val="WW8Num6z6"/>
    <w:uiPriority w:val="99"/>
    <w:rsid w:val="00F313E3"/>
  </w:style>
  <w:style w:type="character" w:customStyle="1" w:styleId="WW8Num6z7">
    <w:name w:val="WW8Num6z7"/>
    <w:uiPriority w:val="99"/>
    <w:rsid w:val="00F313E3"/>
  </w:style>
  <w:style w:type="character" w:customStyle="1" w:styleId="WW8Num6z8">
    <w:name w:val="WW8Num6z8"/>
    <w:uiPriority w:val="99"/>
    <w:rsid w:val="00F313E3"/>
  </w:style>
  <w:style w:type="character" w:customStyle="1" w:styleId="2">
    <w:name w:val="Основной шрифт абзаца2"/>
    <w:uiPriority w:val="99"/>
    <w:rsid w:val="00F313E3"/>
  </w:style>
  <w:style w:type="paragraph" w:customStyle="1" w:styleId="a1">
    <w:name w:val="Заголовок"/>
    <w:basedOn w:val="Normal"/>
    <w:next w:val="BodyText"/>
    <w:uiPriority w:val="99"/>
    <w:rsid w:val="00F313E3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BodyText">
    <w:name w:val="Body Text"/>
    <w:basedOn w:val="Normal"/>
    <w:link w:val="BodyTextChar"/>
    <w:uiPriority w:val="99"/>
    <w:locked/>
    <w:rsid w:val="00F313E3"/>
    <w:pPr>
      <w:suppressAutoHyphens/>
      <w:spacing w:after="140"/>
    </w:pPr>
    <w:rPr>
      <w:rFonts w:ascii="Times New Roman" w:hAnsi="Times New Roman" w:cs="Times New Roman"/>
      <w:sz w:val="28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13E3"/>
    <w:rPr>
      <w:rFonts w:ascii="Times New Roman" w:hAnsi="Times New Roman" w:cs="Times New Roman"/>
      <w:sz w:val="28"/>
      <w:lang w:eastAsia="zh-CN"/>
    </w:rPr>
  </w:style>
  <w:style w:type="paragraph" w:styleId="List">
    <w:name w:val="List"/>
    <w:basedOn w:val="BodyText"/>
    <w:uiPriority w:val="99"/>
    <w:locked/>
    <w:rsid w:val="00F313E3"/>
    <w:rPr>
      <w:rFonts w:cs="Mangal"/>
    </w:rPr>
  </w:style>
  <w:style w:type="paragraph" w:styleId="Caption">
    <w:name w:val="caption"/>
    <w:basedOn w:val="Normal"/>
    <w:uiPriority w:val="99"/>
    <w:qFormat/>
    <w:locked/>
    <w:rsid w:val="00F313E3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Normal"/>
    <w:uiPriority w:val="99"/>
    <w:rsid w:val="00F313E3"/>
    <w:pPr>
      <w:suppressLineNumbers/>
      <w:suppressAutoHyphens/>
      <w:spacing w:after="0" w:line="240" w:lineRule="auto"/>
    </w:pPr>
    <w:rPr>
      <w:rFonts w:ascii="Times New Roman" w:hAnsi="Times New Roman" w:cs="Mangal"/>
      <w:sz w:val="28"/>
      <w:szCs w:val="20"/>
      <w:lang w:eastAsia="zh-CN"/>
    </w:rPr>
  </w:style>
  <w:style w:type="paragraph" w:customStyle="1" w:styleId="WW-">
    <w:name w:val="WW-Базовый"/>
    <w:uiPriority w:val="99"/>
    <w:rsid w:val="00F313E3"/>
    <w:pPr>
      <w:tabs>
        <w:tab w:val="left" w:pos="708"/>
      </w:tabs>
      <w:suppressAutoHyphens/>
      <w:spacing w:after="200" w:line="276" w:lineRule="auto"/>
    </w:pPr>
    <w:rPr>
      <w:rFonts w:cs="Calibri"/>
      <w:sz w:val="28"/>
      <w:szCs w:val="24"/>
      <w:lang w:eastAsia="zh-CN"/>
    </w:rPr>
  </w:style>
  <w:style w:type="paragraph" w:customStyle="1" w:styleId="a2">
    <w:name w:val="Верхний и нижний колонтитулы"/>
    <w:basedOn w:val="Normal"/>
    <w:uiPriority w:val="99"/>
    <w:rsid w:val="00F313E3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hAnsi="Times New Roman" w:cs="Times New Roman"/>
      <w:sz w:val="28"/>
      <w:szCs w:val="20"/>
      <w:lang w:eastAsia="zh-CN"/>
    </w:rPr>
  </w:style>
  <w:style w:type="character" w:customStyle="1" w:styleId="15">
    <w:name w:val="Верхний колонтитул Знак1"/>
    <w:uiPriority w:val="99"/>
    <w:rsid w:val="00F313E3"/>
    <w:rPr>
      <w:sz w:val="28"/>
      <w:lang w:eastAsia="zh-CN"/>
    </w:rPr>
  </w:style>
  <w:style w:type="character" w:customStyle="1" w:styleId="16">
    <w:name w:val="Нижний колонтитул Знак1"/>
    <w:uiPriority w:val="99"/>
    <w:rsid w:val="00F313E3"/>
    <w:rPr>
      <w:sz w:val="28"/>
      <w:lang w:eastAsia="zh-CN"/>
    </w:rPr>
  </w:style>
  <w:style w:type="paragraph" w:customStyle="1" w:styleId="a3">
    <w:name w:val="Содержимое таблицы"/>
    <w:basedOn w:val="Normal"/>
    <w:uiPriority w:val="99"/>
    <w:rsid w:val="00F313E3"/>
    <w:pPr>
      <w:suppressLineNumbers/>
      <w:suppressAutoHyphens/>
      <w:spacing w:after="0" w:line="240" w:lineRule="auto"/>
    </w:pPr>
    <w:rPr>
      <w:rFonts w:ascii="Times New Roman" w:hAnsi="Times New Roman" w:cs="Times New Roman"/>
      <w:sz w:val="28"/>
      <w:szCs w:val="20"/>
      <w:lang w:eastAsia="zh-CN"/>
    </w:rPr>
  </w:style>
  <w:style w:type="paragraph" w:customStyle="1" w:styleId="a4">
    <w:name w:val="Заголовок таблицы"/>
    <w:basedOn w:val="a3"/>
    <w:uiPriority w:val="99"/>
    <w:rsid w:val="00F313E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15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2725</TotalTime>
  <Pages>73</Pages>
  <Words>20034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ФБУ ИЗ-68/4</dc:creator>
  <cp:keywords/>
  <dc:description/>
  <cp:lastModifiedBy>comp5</cp:lastModifiedBy>
  <cp:revision>27</cp:revision>
  <cp:lastPrinted>2024-09-04T10:53:00Z</cp:lastPrinted>
  <dcterms:created xsi:type="dcterms:W3CDTF">2023-03-24T13:08:00Z</dcterms:created>
  <dcterms:modified xsi:type="dcterms:W3CDTF">2024-09-04T11:23:00Z</dcterms:modified>
</cp:coreProperties>
</file>